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4C4D" w14:textId="77E59679" w:rsidR="006F56E9" w:rsidRPr="007B378C" w:rsidRDefault="006F56E9" w:rsidP="006F56E9">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A571D8">
        <w:rPr>
          <w:b/>
          <w:bCs/>
          <w:sz w:val="28"/>
        </w:rPr>
        <w:t>R1-230</w:t>
      </w:r>
      <w:r w:rsidR="00A571D8">
        <w:rPr>
          <w:b/>
          <w:bCs/>
          <w:sz w:val="28"/>
        </w:rPr>
        <w:t>5245</w:t>
      </w:r>
    </w:p>
    <w:p w14:paraId="1058E06C" w14:textId="77777777" w:rsidR="006F56E9" w:rsidRPr="007B378C" w:rsidRDefault="006F56E9" w:rsidP="006F56E9">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5D66F63" w:rsidR="00531215" w:rsidRPr="00CE30E7" w:rsidRDefault="003D3C45" w:rsidP="00311702">
      <w:pPr>
        <w:pStyle w:val="3GPPHeader"/>
      </w:pPr>
      <w:r w:rsidRPr="00CE30E7">
        <w:t>Title:</w:t>
      </w:r>
      <w:r w:rsidR="00E90E49" w:rsidRPr="00CE30E7">
        <w:tab/>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505CE93E" w14:textId="32E8137D" w:rsidR="00B87AEA" w:rsidRDefault="00E36A2D" w:rsidP="00323C63">
      <w:pPr>
        <w:jc w:val="both"/>
      </w:pPr>
      <w:r>
        <w:t xml:space="preserve">The co-channel coexistence between LTE sidelink and NR sidelink has been discussed in the past RAN1 meetings. </w:t>
      </w:r>
    </w:p>
    <w:p w14:paraId="45F316BA" w14:textId="77777777" w:rsidR="006F56E9" w:rsidRDefault="006F56E9" w:rsidP="00323C63">
      <w:pPr>
        <w:jc w:val="both"/>
        <w:rPr>
          <w:rFonts w:ascii="Times" w:hAnsi="Times" w:cs="Times"/>
        </w:rPr>
      </w:pPr>
    </w:p>
    <w:p w14:paraId="7A6161CA" w14:textId="54675958" w:rsidR="00063345" w:rsidRDefault="00063345" w:rsidP="00323C63">
      <w:pPr>
        <w:jc w:val="both"/>
        <w:rPr>
          <w:rFonts w:ascii="Times" w:hAnsi="Times" w:cs="Times"/>
        </w:rPr>
      </w:pPr>
      <w:r>
        <w:rPr>
          <w:rFonts w:ascii="Times" w:hAnsi="Times" w:cs="Times"/>
        </w:rPr>
        <w:t xml:space="preserve">In RAN #99 meeting </w:t>
      </w:r>
      <w:r>
        <w:rPr>
          <w:rFonts w:ascii="Times" w:hAnsi="Times" w:cs="Times"/>
        </w:rPr>
        <w:fldChar w:fldCharType="begin"/>
      </w:r>
      <w:r>
        <w:rPr>
          <w:rFonts w:ascii="Times" w:hAnsi="Times" w:cs="Times"/>
        </w:rPr>
        <w:instrText xml:space="preserve"> REF _Ref130473060 \r \h </w:instrText>
      </w:r>
      <w:r>
        <w:rPr>
          <w:rFonts w:ascii="Times" w:hAnsi="Times" w:cs="Times"/>
        </w:rPr>
      </w:r>
      <w:r>
        <w:rPr>
          <w:rFonts w:ascii="Times" w:hAnsi="Times" w:cs="Times"/>
        </w:rPr>
        <w:fldChar w:fldCharType="separate"/>
      </w:r>
      <w:r w:rsidR="006F56E9">
        <w:rPr>
          <w:rFonts w:ascii="Times" w:hAnsi="Times" w:cs="Times"/>
        </w:rPr>
        <w:t>[1]</w:t>
      </w:r>
      <w:r>
        <w:rPr>
          <w:rFonts w:ascii="Times" w:hAnsi="Times" w:cs="Times"/>
        </w:rPr>
        <w:fldChar w:fldCharType="end"/>
      </w:r>
      <w:r>
        <w:rPr>
          <w:rFonts w:ascii="Times" w:hAnsi="Times" w:cs="Times"/>
        </w:rPr>
        <w:t xml:space="preserve">, </w:t>
      </w:r>
      <w:r>
        <w:rPr>
          <w:rFonts w:ascii="Times" w:hAnsi="Times" w:cs="Times"/>
        </w:rPr>
        <w:fldChar w:fldCharType="begin"/>
      </w:r>
      <w:r>
        <w:rPr>
          <w:rFonts w:ascii="Times" w:hAnsi="Times" w:cs="Times"/>
        </w:rPr>
        <w:instrText xml:space="preserve"> REF _Ref130473073 \r \h </w:instrText>
      </w:r>
      <w:r>
        <w:rPr>
          <w:rFonts w:ascii="Times" w:hAnsi="Times" w:cs="Times"/>
        </w:rPr>
      </w:r>
      <w:r>
        <w:rPr>
          <w:rFonts w:ascii="Times" w:hAnsi="Times" w:cs="Times"/>
        </w:rPr>
        <w:fldChar w:fldCharType="separate"/>
      </w:r>
      <w:r w:rsidR="006F56E9">
        <w:rPr>
          <w:rFonts w:ascii="Times" w:hAnsi="Times" w:cs="Times"/>
        </w:rPr>
        <w:t>[2]</w:t>
      </w:r>
      <w:r>
        <w:rPr>
          <w:rFonts w:ascii="Times" w:hAnsi="Times" w:cs="Times"/>
        </w:rPr>
        <w:fldChar w:fldCharType="end"/>
      </w:r>
      <w:r>
        <w:rPr>
          <w:rFonts w:ascii="Times" w:hAnsi="Times" w:cs="Times"/>
        </w:rPr>
        <w:t>, the following bullet was added to the co-existence objective.</w:t>
      </w:r>
    </w:p>
    <w:p w14:paraId="6E21D050" w14:textId="77777777" w:rsidR="00063345" w:rsidRDefault="00063345" w:rsidP="00323C63">
      <w:pPr>
        <w:jc w:val="both"/>
        <w:rPr>
          <w:rFonts w:ascii="Times" w:hAnsi="Times" w:cs="Times"/>
        </w:rPr>
      </w:pPr>
    </w:p>
    <w:tbl>
      <w:tblPr>
        <w:tblStyle w:val="TableGrid"/>
        <w:tblW w:w="0" w:type="auto"/>
        <w:tblLook w:val="04A0" w:firstRow="1" w:lastRow="0" w:firstColumn="1" w:lastColumn="0" w:noHBand="0" w:noVBand="1"/>
      </w:tblPr>
      <w:tblGrid>
        <w:gridCol w:w="9629"/>
      </w:tblGrid>
      <w:tr w:rsidR="00063345" w14:paraId="4DDB8304" w14:textId="77777777" w:rsidTr="00063345">
        <w:tc>
          <w:tcPr>
            <w:tcW w:w="9629" w:type="dxa"/>
          </w:tcPr>
          <w:p w14:paraId="0374A79F" w14:textId="77777777" w:rsidR="00063345" w:rsidRDefault="00063345" w:rsidP="00063345">
            <w:pPr>
              <w:numPr>
                <w:ilvl w:val="0"/>
                <w:numId w:val="28"/>
              </w:numPr>
              <w:overflowPunct w:val="0"/>
              <w:autoSpaceDE w:val="0"/>
              <w:autoSpaceDN w:val="0"/>
              <w:adjustRightInd w:val="0"/>
              <w:spacing w:before="60" w:after="60"/>
              <w:ind w:left="609"/>
              <w:jc w:val="both"/>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2D4F2F18" w14:textId="77777777" w:rsidR="00063345" w:rsidRDefault="00063345" w:rsidP="00063345">
            <w:pPr>
              <w:numPr>
                <w:ilvl w:val="1"/>
                <w:numId w:val="28"/>
              </w:numPr>
              <w:overflowPunct w:val="0"/>
              <w:autoSpaceDE w:val="0"/>
              <w:autoSpaceDN w:val="0"/>
              <w:adjustRightInd w:val="0"/>
              <w:spacing w:before="60" w:after="60"/>
              <w:ind w:left="1149" w:hanging="453"/>
              <w:jc w:val="both"/>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1CE6543"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760FA85C"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51BAB646"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2EF8828" w14:textId="77777777" w:rsidR="00063345" w:rsidRDefault="00063345" w:rsidP="00063345">
            <w:pPr>
              <w:numPr>
                <w:ilvl w:val="1"/>
                <w:numId w:val="28"/>
              </w:numPr>
              <w:overflowPunct w:val="0"/>
              <w:autoSpaceDE w:val="0"/>
              <w:autoSpaceDN w:val="0"/>
              <w:adjustRightInd w:val="0"/>
              <w:spacing w:before="60" w:after="60"/>
              <w:ind w:left="1149" w:hanging="453"/>
              <w:jc w:val="both"/>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A470926"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3E61ED5B" w14:textId="5A4B74B4" w:rsidR="00063345" w:rsidRPr="00063345" w:rsidRDefault="00063345" w:rsidP="00063345">
            <w:pPr>
              <w:numPr>
                <w:ilvl w:val="1"/>
                <w:numId w:val="28"/>
              </w:numPr>
              <w:overflowPunct w:val="0"/>
              <w:autoSpaceDE w:val="0"/>
              <w:autoSpaceDN w:val="0"/>
              <w:adjustRightInd w:val="0"/>
              <w:spacing w:before="60" w:after="60"/>
              <w:ind w:left="1149" w:hanging="453"/>
              <w:jc w:val="both"/>
              <w:textAlignment w:val="baseline"/>
              <w:rPr>
                <w:rFonts w:ascii="Times" w:hAnsi="Times" w:cs="Times"/>
                <w:iCs/>
                <w:lang w:eastAsia="ko-KR"/>
              </w:rPr>
            </w:pPr>
            <w:r w:rsidRPr="00DD5B4C">
              <w:rPr>
                <w:rFonts w:ascii="Times" w:hAnsi="Times" w:cs="Times"/>
                <w:iCs/>
                <w:lang w:eastAsia="ko-KR"/>
              </w:rPr>
              <w:t>Mode 2 operation only</w:t>
            </w:r>
          </w:p>
        </w:tc>
      </w:tr>
    </w:tbl>
    <w:p w14:paraId="10877335" w14:textId="6F38DA9E" w:rsidR="006F56E9" w:rsidRDefault="006F56E9" w:rsidP="006F56E9">
      <w:pPr>
        <w:jc w:val="both"/>
        <w:rPr>
          <w:rFonts w:ascii="Times" w:hAnsi="Times" w:cs="Times"/>
        </w:rPr>
      </w:pPr>
      <w:r>
        <w:rPr>
          <w:rFonts w:ascii="Times" w:hAnsi="Times" w:cs="Times"/>
        </w:rPr>
        <w:br/>
        <w:t xml:space="preserve">In RAN1 #112bis-e meeting </w:t>
      </w:r>
      <w:r>
        <w:rPr>
          <w:rFonts w:ascii="Times" w:hAnsi="Times" w:cs="Times"/>
        </w:rPr>
        <w:fldChar w:fldCharType="begin"/>
      </w:r>
      <w:r>
        <w:rPr>
          <w:rFonts w:ascii="Times" w:hAnsi="Times" w:cs="Times"/>
        </w:rPr>
        <w:instrText xml:space="preserve"> REF _Ref117607218 \r \h </w:instrText>
      </w:r>
      <w:r>
        <w:rPr>
          <w:rFonts w:ascii="Times" w:hAnsi="Times" w:cs="Times"/>
        </w:rPr>
      </w:r>
      <w:r>
        <w:rPr>
          <w:rFonts w:ascii="Times" w:hAnsi="Times" w:cs="Times"/>
        </w:rPr>
        <w:fldChar w:fldCharType="separate"/>
      </w:r>
      <w:r>
        <w:rPr>
          <w:rFonts w:ascii="Times" w:hAnsi="Times" w:cs="Times"/>
        </w:rPr>
        <w:t>[3]</w:t>
      </w:r>
      <w:r>
        <w:rPr>
          <w:rFonts w:ascii="Times" w:hAnsi="Times" w:cs="Times"/>
        </w:rPr>
        <w:fldChar w:fldCharType="end"/>
      </w:r>
      <w:r>
        <w:rPr>
          <w:rFonts w:ascii="Times" w:hAnsi="Times" w:cs="Times"/>
        </w:rPr>
        <w:t xml:space="preserve">, </w:t>
      </w:r>
      <w:r>
        <w:rPr>
          <w:rFonts w:ascii="Times" w:hAnsi="Times" w:cs="Times"/>
        </w:rPr>
        <w:fldChar w:fldCharType="begin"/>
      </w:r>
      <w:r>
        <w:rPr>
          <w:rFonts w:ascii="Times" w:hAnsi="Times" w:cs="Times"/>
        </w:rPr>
        <w:instrText xml:space="preserve"> REF _Ref123747727 \r \h </w:instrText>
      </w:r>
      <w:r>
        <w:rPr>
          <w:rFonts w:ascii="Times" w:hAnsi="Times" w:cs="Times"/>
        </w:rPr>
      </w:r>
      <w:r>
        <w:rPr>
          <w:rFonts w:ascii="Times" w:hAnsi="Times" w:cs="Times"/>
        </w:rPr>
        <w:fldChar w:fldCharType="separate"/>
      </w:r>
      <w:r>
        <w:rPr>
          <w:rFonts w:ascii="Times" w:hAnsi="Times" w:cs="Times"/>
        </w:rPr>
        <w:t>[4]</w:t>
      </w:r>
      <w:r>
        <w:rPr>
          <w:rFonts w:ascii="Times" w:hAnsi="Times" w:cs="Times"/>
        </w:rPr>
        <w:fldChar w:fldCharType="end"/>
      </w:r>
      <w:r>
        <w:rPr>
          <w:rFonts w:ascii="Times" w:hAnsi="Times" w:cs="Times"/>
        </w:rPr>
        <w:t>, the following agreements were made.</w:t>
      </w:r>
    </w:p>
    <w:p w14:paraId="588401A4" w14:textId="77777777" w:rsidR="006F56E9" w:rsidRPr="006F56E9" w:rsidRDefault="006F56E9" w:rsidP="006F56E9">
      <w:pPr>
        <w:jc w:val="both"/>
        <w:rPr>
          <w:iCs/>
        </w:rPr>
      </w:pPr>
    </w:p>
    <w:p w14:paraId="5B3FC59F" w14:textId="77777777" w:rsidR="006F56E9" w:rsidRPr="006F56E9" w:rsidRDefault="006F56E9" w:rsidP="006F56E9">
      <w:pPr>
        <w:jc w:val="both"/>
        <w:rPr>
          <w:iCs/>
        </w:rPr>
      </w:pPr>
      <w:r w:rsidRPr="006F56E9">
        <w:rPr>
          <w:b/>
          <w:bCs/>
          <w:iCs/>
          <w:highlight w:val="green"/>
        </w:rPr>
        <w:t>Agreement</w:t>
      </w:r>
    </w:p>
    <w:p w14:paraId="388D44D2" w14:textId="77777777" w:rsidR="006F56E9" w:rsidRPr="006F56E9" w:rsidRDefault="006F56E9" w:rsidP="006F56E9">
      <w:pPr>
        <w:jc w:val="both"/>
        <w:rPr>
          <w:iCs/>
        </w:rPr>
      </w:pPr>
      <w:r w:rsidRPr="006F56E9">
        <w:rPr>
          <w:iCs/>
        </w:rPr>
        <w:t>In NR SL resource (re)selection procedure, for dynamic resource pool sharing, the list of initial SL RSRP thresholds is separately (pre)configured (i.e., Alt 3 in the agreement of RAN1#112 meeting) for t</w:t>
      </w:r>
      <w:r w:rsidRPr="006F56E9">
        <w:rPr>
          <w:bCs/>
          <w:iCs/>
        </w:rPr>
        <w:t>he PHY layer of NR SL module to exclude NR SL candidate resources overlapping with LTE SL reserved resources by other LTE SL UE.</w:t>
      </w:r>
    </w:p>
    <w:p w14:paraId="1E9600E3" w14:textId="77777777" w:rsidR="006F56E9" w:rsidRPr="006F56E9" w:rsidRDefault="006F56E9" w:rsidP="006F56E9">
      <w:pPr>
        <w:numPr>
          <w:ilvl w:val="0"/>
          <w:numId w:val="31"/>
        </w:numPr>
        <w:jc w:val="both"/>
        <w:rPr>
          <w:iCs/>
        </w:rPr>
      </w:pPr>
      <w:r w:rsidRPr="006F56E9">
        <w:t>FFS: whether a different initial SL RSRP threshold list may be (pre)configured for selecting single slot</w:t>
      </w:r>
      <w:r w:rsidRPr="006F56E9">
        <w:rPr>
          <w:iCs/>
        </w:rPr>
        <w:t xml:space="preserve"> resources in NR SL slots with NR PSFCH.</w:t>
      </w:r>
    </w:p>
    <w:p w14:paraId="7BACBAB6" w14:textId="77777777" w:rsidR="006F56E9" w:rsidRPr="006F56E9" w:rsidRDefault="006F56E9" w:rsidP="006F56E9">
      <w:pPr>
        <w:jc w:val="both"/>
        <w:rPr>
          <w:iCs/>
        </w:rPr>
      </w:pPr>
    </w:p>
    <w:p w14:paraId="2C83C570" w14:textId="77777777" w:rsidR="006F56E9" w:rsidRPr="006F56E9" w:rsidRDefault="006F56E9" w:rsidP="006F56E9">
      <w:pPr>
        <w:jc w:val="both"/>
        <w:rPr>
          <w:iCs/>
        </w:rPr>
      </w:pPr>
      <w:r w:rsidRPr="006F56E9">
        <w:rPr>
          <w:b/>
          <w:bCs/>
          <w:iCs/>
          <w:highlight w:val="green"/>
        </w:rPr>
        <w:t>Agreement</w:t>
      </w:r>
    </w:p>
    <w:p w14:paraId="563A3420" w14:textId="77777777" w:rsidR="006F56E9" w:rsidRPr="006F56E9" w:rsidRDefault="006F56E9" w:rsidP="006F56E9">
      <w:pPr>
        <w:jc w:val="both"/>
        <w:rPr>
          <w:bCs/>
          <w:iCs/>
        </w:rPr>
      </w:pPr>
      <w:r w:rsidRPr="006F56E9">
        <w:rPr>
          <w:bCs/>
          <w:iCs/>
        </w:rPr>
        <w:lastRenderedPageBreak/>
        <w:t>In NR SL resource (re)selection procedure, for determining the LTE SL periodic reserved resources by other LTE SL UE, the formula of Q in Section 8.1.4 in TS 38.214 is used.</w:t>
      </w:r>
    </w:p>
    <w:p w14:paraId="11EE92AF" w14:textId="77777777" w:rsidR="006F56E9" w:rsidRPr="006F56E9" w:rsidRDefault="006F56E9" w:rsidP="006F56E9">
      <w:pPr>
        <w:numPr>
          <w:ilvl w:val="0"/>
          <w:numId w:val="31"/>
        </w:numPr>
        <w:jc w:val="both"/>
        <w:rPr>
          <w:bCs/>
          <w:iCs/>
        </w:rPr>
      </w:pPr>
      <w:r w:rsidRPr="006F56E9">
        <w:rPr>
          <w:bCs/>
          <w:iCs/>
        </w:rPr>
        <w:t>FFS: whether the formula of Q in Section 14.1.1.6 in TS 36.213 is used additionally to derive the largest value between the two formulas</w:t>
      </w:r>
    </w:p>
    <w:p w14:paraId="087DFC00" w14:textId="77777777" w:rsidR="006F56E9" w:rsidRPr="006F56E9" w:rsidRDefault="006F56E9" w:rsidP="006F56E9">
      <w:pPr>
        <w:jc w:val="both"/>
        <w:rPr>
          <w:iCs/>
          <w:lang w:val="en-AU"/>
        </w:rPr>
      </w:pPr>
      <w:r w:rsidRPr="006F56E9">
        <w:rPr>
          <w:iCs/>
          <w:lang w:val="en-AU"/>
        </w:rPr>
        <w:t xml:space="preserve">Note: The reservation period and the location of the LTE SL </w:t>
      </w:r>
      <w:r w:rsidRPr="006F56E9">
        <w:rPr>
          <w:bCs/>
          <w:iCs/>
        </w:rPr>
        <w:t xml:space="preserve">periodic </w:t>
      </w:r>
      <w:r w:rsidRPr="006F56E9">
        <w:rPr>
          <w:iCs/>
          <w:lang w:val="en-AU"/>
        </w:rPr>
        <w:t xml:space="preserve">reserved resources are determined based on the set of </w:t>
      </w:r>
      <w:proofErr w:type="gramStart"/>
      <w:r w:rsidRPr="006F56E9">
        <w:rPr>
          <w:iCs/>
          <w:lang w:val="en-AU"/>
        </w:rPr>
        <w:t>LTE</w:t>
      </w:r>
      <w:proofErr w:type="gramEnd"/>
      <w:r w:rsidRPr="006F56E9">
        <w:rPr>
          <w:iCs/>
          <w:lang w:val="en-AU"/>
        </w:rPr>
        <w:t xml:space="preserve"> SL logical subframe that may belong to LTE SL resource pool as specified in TS 36.213.</w:t>
      </w:r>
    </w:p>
    <w:p w14:paraId="1D9A8EDF" w14:textId="77777777" w:rsidR="006F56E9" w:rsidRPr="006F56E9" w:rsidRDefault="006F56E9" w:rsidP="006F56E9">
      <w:pPr>
        <w:jc w:val="both"/>
        <w:rPr>
          <w:iCs/>
        </w:rPr>
      </w:pPr>
    </w:p>
    <w:p w14:paraId="4D67BB01" w14:textId="77777777" w:rsidR="006F56E9" w:rsidRPr="006F56E9" w:rsidRDefault="006F56E9" w:rsidP="006F56E9">
      <w:pPr>
        <w:jc w:val="both"/>
      </w:pPr>
      <w:r w:rsidRPr="006F56E9">
        <w:rPr>
          <w:b/>
          <w:bCs/>
          <w:highlight w:val="green"/>
        </w:rPr>
        <w:t>Agreement</w:t>
      </w:r>
    </w:p>
    <w:p w14:paraId="1F7E05D5" w14:textId="77777777" w:rsidR="006F56E9" w:rsidRPr="006F56E9" w:rsidRDefault="006F56E9" w:rsidP="006F56E9">
      <w:pPr>
        <w:jc w:val="both"/>
      </w:pPr>
      <w:r w:rsidRPr="006F56E9">
        <w:t>In NR SL resource (re)selection procedure, t</w:t>
      </w:r>
      <w:r w:rsidRPr="006F56E9">
        <w:rPr>
          <w:bCs/>
        </w:rPr>
        <w:t xml:space="preserve">he PHY layer of NR SL module excludes NR SL candidate resources overlapping with LTE SL resources associated with non-monitored subframe (in which UE has not monitored due to its transmission) in LTE SL module </w:t>
      </w:r>
    </w:p>
    <w:p w14:paraId="40B28882" w14:textId="77777777" w:rsidR="006F56E9" w:rsidRPr="006F56E9" w:rsidRDefault="006F56E9" w:rsidP="006F56E9">
      <w:pPr>
        <w:numPr>
          <w:ilvl w:val="0"/>
          <w:numId w:val="31"/>
        </w:numPr>
        <w:jc w:val="both"/>
        <w:rPr>
          <w:bCs/>
        </w:rPr>
      </w:pPr>
      <w:r w:rsidRPr="006F56E9">
        <w:rPr>
          <w:bCs/>
        </w:rPr>
        <w:t xml:space="preserve">For determining the LTE SL resources associated with non-monitored subframe of LTE SL module, </w:t>
      </w:r>
    </w:p>
    <w:p w14:paraId="1C2BABAF" w14:textId="77777777" w:rsidR="006F56E9" w:rsidRPr="006F56E9" w:rsidRDefault="006F56E9" w:rsidP="006F56E9">
      <w:pPr>
        <w:numPr>
          <w:ilvl w:val="1"/>
          <w:numId w:val="31"/>
        </w:numPr>
        <w:jc w:val="both"/>
        <w:rPr>
          <w:bCs/>
        </w:rPr>
      </w:pPr>
      <w:r w:rsidRPr="006F56E9">
        <w:rPr>
          <w:bCs/>
        </w:rPr>
        <w:t xml:space="preserve">All the LTE SL resources in the non-monitored subframes are assumed to be repeatedly reserved Q times for each LTE SL resource reservation period (pre)configured in </w:t>
      </w:r>
      <w:proofErr w:type="gramStart"/>
      <w:r w:rsidRPr="006F56E9">
        <w:rPr>
          <w:bCs/>
        </w:rPr>
        <w:t>a</w:t>
      </w:r>
      <w:proofErr w:type="gramEnd"/>
      <w:r w:rsidRPr="006F56E9">
        <w:rPr>
          <w:bCs/>
        </w:rPr>
        <w:t xml:space="preserve"> LTE SL resource pool</w:t>
      </w:r>
    </w:p>
    <w:p w14:paraId="526624DA" w14:textId="77777777" w:rsidR="006F56E9" w:rsidRPr="006F56E9" w:rsidRDefault="006F56E9" w:rsidP="006F56E9">
      <w:pPr>
        <w:numPr>
          <w:ilvl w:val="2"/>
          <w:numId w:val="31"/>
        </w:numPr>
        <w:jc w:val="both"/>
        <w:rPr>
          <w:bCs/>
        </w:rPr>
      </w:pPr>
      <w:r w:rsidRPr="006F56E9">
        <w:rPr>
          <w:bCs/>
        </w:rPr>
        <w:t>The same formula of Q for determining the LTE SL periodic reserved resources by other SL UE is used</w:t>
      </w:r>
    </w:p>
    <w:p w14:paraId="33A09597" w14:textId="77777777" w:rsidR="006F56E9" w:rsidRPr="006F56E9" w:rsidRDefault="006F56E9" w:rsidP="006F56E9">
      <w:pPr>
        <w:numPr>
          <w:ilvl w:val="2"/>
          <w:numId w:val="31"/>
        </w:numPr>
        <w:jc w:val="both"/>
        <w:rPr>
          <w:bCs/>
        </w:rPr>
      </w:pPr>
      <w:r w:rsidRPr="006F56E9">
        <w:rPr>
          <w:bCs/>
        </w:rPr>
        <w:t xml:space="preserve">Note: The reservation period and the location of the LTE SL resources repeated Q times in the above procedure are determined based on the set of </w:t>
      </w:r>
      <w:proofErr w:type="gramStart"/>
      <w:r w:rsidRPr="006F56E9">
        <w:rPr>
          <w:bCs/>
        </w:rPr>
        <w:t>LTE</w:t>
      </w:r>
      <w:proofErr w:type="gramEnd"/>
      <w:r w:rsidRPr="006F56E9">
        <w:rPr>
          <w:bCs/>
        </w:rPr>
        <w:t xml:space="preserve"> SL logical subframe that may belong to LTE SL resource pool as specified in TS 36.213</w:t>
      </w:r>
    </w:p>
    <w:p w14:paraId="329785E4" w14:textId="77777777" w:rsidR="006F56E9" w:rsidRPr="006F56E9" w:rsidRDefault="006F56E9" w:rsidP="006F56E9">
      <w:pPr>
        <w:numPr>
          <w:ilvl w:val="0"/>
          <w:numId w:val="31"/>
        </w:numPr>
        <w:jc w:val="both"/>
        <w:rPr>
          <w:bCs/>
        </w:rPr>
      </w:pPr>
      <w:r w:rsidRPr="006F56E9">
        <w:rPr>
          <w:bCs/>
        </w:rPr>
        <w:t xml:space="preserve">The PHY layer of NR </w:t>
      </w:r>
      <w:r w:rsidRPr="006F56E9">
        <w:rPr>
          <w:bCs/>
          <w:lang w:eastAsia="ko-KR"/>
        </w:rPr>
        <w:t xml:space="preserve">SL </w:t>
      </w:r>
      <w:r w:rsidRPr="006F56E9">
        <w:rPr>
          <w:bCs/>
        </w:rPr>
        <w:t>module applies the above procedure in Step 5 in Section 8.1.4 of TS 38.214</w:t>
      </w:r>
    </w:p>
    <w:p w14:paraId="79F852F7" w14:textId="77777777" w:rsidR="006F56E9" w:rsidRPr="006F56E9" w:rsidRDefault="006F56E9" w:rsidP="006F56E9">
      <w:pPr>
        <w:numPr>
          <w:ilvl w:val="1"/>
          <w:numId w:val="31"/>
        </w:numPr>
        <w:jc w:val="both"/>
        <w:rPr>
          <w:bCs/>
        </w:rPr>
      </w:pPr>
      <w:r w:rsidRPr="006F56E9">
        <w:rPr>
          <w:bCs/>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4693D773" w14:textId="77777777" w:rsidR="006F56E9" w:rsidRPr="006F56E9" w:rsidRDefault="006F56E9" w:rsidP="006F56E9">
      <w:pPr>
        <w:numPr>
          <w:ilvl w:val="1"/>
          <w:numId w:val="31"/>
        </w:numPr>
        <w:jc w:val="both"/>
        <w:rPr>
          <w:bCs/>
        </w:rPr>
      </w:pPr>
      <w:r w:rsidRPr="006F56E9">
        <w:rPr>
          <w:bC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30BD2B39" w14:textId="77777777" w:rsidR="006F56E9" w:rsidRPr="006F56E9" w:rsidRDefault="006F56E9" w:rsidP="006F56E9">
      <w:pPr>
        <w:numPr>
          <w:ilvl w:val="1"/>
          <w:numId w:val="31"/>
        </w:numPr>
        <w:jc w:val="both"/>
        <w:rPr>
          <w:bCs/>
        </w:rPr>
      </w:pPr>
      <w:r w:rsidRPr="006F56E9">
        <w:rPr>
          <w:bC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42FF861" w14:textId="77777777" w:rsidR="006F56E9" w:rsidRPr="006F56E9" w:rsidRDefault="006F56E9" w:rsidP="006F56E9">
      <w:pPr>
        <w:numPr>
          <w:ilvl w:val="0"/>
          <w:numId w:val="31"/>
        </w:numPr>
        <w:jc w:val="both"/>
        <w:rPr>
          <w:bCs/>
        </w:rPr>
      </w:pPr>
      <w:r w:rsidRPr="006F56E9">
        <w:rPr>
          <w:bCs/>
        </w:rPr>
        <w:t>Note: It is assumed that the information relevant to LTE SL resources associated with non-monitored subframe of LTE SL module used in the above procedure is shared from LTE SL module to NR SL module</w:t>
      </w:r>
    </w:p>
    <w:p w14:paraId="1F5896CE" w14:textId="77777777" w:rsidR="006F56E9" w:rsidRPr="006F56E9" w:rsidRDefault="006F56E9" w:rsidP="006F56E9">
      <w:pPr>
        <w:jc w:val="both"/>
        <w:rPr>
          <w:iCs/>
        </w:rPr>
      </w:pPr>
    </w:p>
    <w:p w14:paraId="249E1017" w14:textId="77777777" w:rsidR="006F56E9" w:rsidRPr="006F56E9" w:rsidRDefault="006F56E9" w:rsidP="006F56E9">
      <w:pPr>
        <w:jc w:val="both"/>
      </w:pPr>
      <w:r w:rsidRPr="006F56E9">
        <w:rPr>
          <w:b/>
          <w:bCs/>
          <w:highlight w:val="green"/>
        </w:rPr>
        <w:t>Agreement</w:t>
      </w:r>
    </w:p>
    <w:p w14:paraId="5EDBFF1F" w14:textId="77777777" w:rsidR="006F56E9" w:rsidRPr="006F56E9" w:rsidRDefault="006F56E9" w:rsidP="006F56E9">
      <w:pPr>
        <w:jc w:val="both"/>
        <w:rPr>
          <w:bCs/>
          <w:color w:val="000000"/>
        </w:rPr>
      </w:pPr>
      <w:r w:rsidRPr="006F56E9">
        <w:rPr>
          <w:bCs/>
          <w:color w:val="000000"/>
        </w:rPr>
        <w:t xml:space="preserve">In NR SL resource (re)selection </w:t>
      </w:r>
      <w:r w:rsidRPr="006F56E9">
        <w:rPr>
          <w:bCs/>
        </w:rPr>
        <w:t xml:space="preserve">procedure for dynamic resource pool sharing, the </w:t>
      </w:r>
      <w:r w:rsidRPr="006F56E9">
        <w:rPr>
          <w:bCs/>
          <w:color w:val="000000"/>
        </w:rPr>
        <w:t xml:space="preserve">PHY layer of NR SL module excludes NR SL candidate resources in a NR SL slot overlapping with LTE SL resources selected to be used for LTE SL module’s own LTE SL transmission </w:t>
      </w:r>
    </w:p>
    <w:p w14:paraId="38D72E04" w14:textId="77777777" w:rsidR="006F56E9" w:rsidRPr="006F56E9" w:rsidRDefault="006F56E9" w:rsidP="006F56E9">
      <w:pPr>
        <w:numPr>
          <w:ilvl w:val="0"/>
          <w:numId w:val="31"/>
        </w:numPr>
        <w:jc w:val="both"/>
        <w:rPr>
          <w:bCs/>
          <w:color w:val="000000"/>
        </w:rPr>
      </w:pPr>
      <w:r w:rsidRPr="006F56E9">
        <w:rPr>
          <w:bCs/>
          <w:color w:val="000000"/>
        </w:rPr>
        <w:t xml:space="preserve">For the LTE SL periodic resources selected to be used for LTE SL module’s own LTE SL transmission, </w:t>
      </w:r>
    </w:p>
    <w:p w14:paraId="320D1C8E" w14:textId="77777777" w:rsidR="006F56E9" w:rsidRPr="006F56E9" w:rsidRDefault="006F56E9" w:rsidP="006F56E9">
      <w:pPr>
        <w:numPr>
          <w:ilvl w:val="1"/>
          <w:numId w:val="31"/>
        </w:numPr>
        <w:jc w:val="both"/>
        <w:rPr>
          <w:bCs/>
          <w:color w:val="000000"/>
        </w:rPr>
      </w:pPr>
      <w:r w:rsidRPr="006F56E9">
        <w:rPr>
          <w:bCs/>
          <w:color w:val="000000"/>
        </w:rPr>
        <w:lastRenderedPageBreak/>
        <w:t>For determining the above LTE SL selected resources, the LTE SL resources selected to be used for LTE SL module’s own LTE SL transmission are repeated according to the LTE SL resource reservation period and LTE SL resource reselection count</w:t>
      </w:r>
    </w:p>
    <w:p w14:paraId="3C0D49E7" w14:textId="77777777" w:rsidR="006F56E9" w:rsidRPr="006F56E9" w:rsidRDefault="006F56E9" w:rsidP="006F56E9">
      <w:pPr>
        <w:numPr>
          <w:ilvl w:val="0"/>
          <w:numId w:val="31"/>
        </w:numPr>
        <w:jc w:val="both"/>
        <w:rPr>
          <w:bCs/>
          <w:color w:val="000000"/>
        </w:rPr>
      </w:pPr>
      <w:r w:rsidRPr="006F56E9">
        <w:rPr>
          <w:bCs/>
          <w:color w:val="000000"/>
        </w:rPr>
        <w:t xml:space="preserve">The PHY layer of NR </w:t>
      </w:r>
      <w:r w:rsidRPr="006F56E9">
        <w:rPr>
          <w:bCs/>
          <w:color w:val="000000"/>
          <w:lang w:eastAsia="ko-KR"/>
        </w:rPr>
        <w:t>SL</w:t>
      </w:r>
      <w:r w:rsidRPr="006F56E9">
        <w:rPr>
          <w:bCs/>
          <w:color w:val="000000"/>
        </w:rPr>
        <w:t xml:space="preserve"> module applies the above procedure in Step 5 in Section 8.1.4 of TS 38.214</w:t>
      </w:r>
    </w:p>
    <w:p w14:paraId="64D90659" w14:textId="77777777" w:rsidR="006F56E9" w:rsidRPr="006F56E9" w:rsidRDefault="006F56E9" w:rsidP="006F56E9">
      <w:pPr>
        <w:numPr>
          <w:ilvl w:val="1"/>
          <w:numId w:val="31"/>
        </w:numPr>
        <w:jc w:val="both"/>
        <w:rPr>
          <w:bCs/>
          <w:color w:val="000000"/>
        </w:rPr>
      </w:pPr>
      <w:r w:rsidRPr="006F56E9">
        <w:rPr>
          <w:bCs/>
          <w:color w:val="000000"/>
        </w:rPr>
        <w:t xml:space="preserve">Note: For periodic resource reservation of NR SL transmission, the PHY layer of NR SL module </w:t>
      </w:r>
      <w:r w:rsidRPr="006F56E9">
        <w:rPr>
          <w:bCs/>
        </w:rPr>
        <w:t>further excludes all NR SL candidate resources in a NR SL slot where NR SL periodic resources</w:t>
      </w:r>
      <w:r w:rsidRPr="006F56E9">
        <w:rPr>
          <w:bCs/>
          <w:color w:val="000000"/>
        </w:rPr>
        <w:t xml:space="preserve"> are in the NR SL slot overlapping with LTE SL resources selected to be used for LTE SL module’s own LTE SL transmission according to Step 5 in Section 8.1.4 of TS 38.214</w:t>
      </w:r>
    </w:p>
    <w:p w14:paraId="74D55F97" w14:textId="77777777" w:rsidR="006F56E9" w:rsidRPr="006F56E9" w:rsidRDefault="006F56E9" w:rsidP="006F56E9">
      <w:pPr>
        <w:numPr>
          <w:ilvl w:val="1"/>
          <w:numId w:val="31"/>
        </w:numPr>
        <w:jc w:val="both"/>
        <w:rPr>
          <w:bCs/>
          <w:color w:val="000000"/>
        </w:rPr>
      </w:pPr>
      <w:r w:rsidRPr="006F56E9">
        <w:rPr>
          <w:bCs/>
          <w:color w:val="000000"/>
        </w:rPr>
        <w:t xml:space="preserve">Note: When the PHY layer of NR </w:t>
      </w:r>
      <w:r w:rsidRPr="006F56E9">
        <w:rPr>
          <w:bCs/>
          <w:color w:val="000000"/>
          <w:lang w:eastAsia="ko-KR"/>
        </w:rPr>
        <w:t>SL</w:t>
      </w:r>
      <w:r w:rsidRPr="006F56E9">
        <w:rPr>
          <w:bCs/>
          <w:color w:val="000000"/>
        </w:rPr>
        <w:t xml:space="preserve"> module cancels the above procedure according to Step 5a in Section 8.1.4 of TS 38.214, UE selects either LTE SL transmission or NR SL transmission according to Rel-16 NR SL in-device coexistence rule</w:t>
      </w:r>
    </w:p>
    <w:p w14:paraId="38C12D33" w14:textId="77777777" w:rsidR="006F56E9" w:rsidRPr="006F56E9" w:rsidRDefault="006F56E9" w:rsidP="006F56E9">
      <w:pPr>
        <w:numPr>
          <w:ilvl w:val="0"/>
          <w:numId w:val="31"/>
        </w:numPr>
        <w:jc w:val="both"/>
        <w:rPr>
          <w:bCs/>
          <w:color w:val="000000"/>
        </w:rPr>
      </w:pPr>
      <w:r w:rsidRPr="006F56E9">
        <w:rPr>
          <w:bCs/>
          <w:color w:val="000000"/>
          <w:lang w:eastAsia="ko-KR"/>
        </w:rPr>
        <w:t>Alt 1: The above procedure is applied at least when the priority of LTE SL transmission is higher than the priority of NR SL transmission</w:t>
      </w:r>
    </w:p>
    <w:p w14:paraId="65EFD56B" w14:textId="77777777" w:rsidR="006F56E9" w:rsidRPr="006F56E9" w:rsidRDefault="006F56E9" w:rsidP="006F56E9">
      <w:pPr>
        <w:numPr>
          <w:ilvl w:val="1"/>
          <w:numId w:val="31"/>
        </w:numPr>
        <w:jc w:val="both"/>
        <w:rPr>
          <w:bCs/>
          <w:color w:val="000000"/>
        </w:rPr>
      </w:pPr>
      <w:r w:rsidRPr="006F56E9">
        <w:rPr>
          <w:bCs/>
          <w:color w:val="000000"/>
          <w:lang w:eastAsia="ko-KR"/>
        </w:rPr>
        <w:t>It is up to UE implementation whether or not to apply the above procedure when the priority of LTE SL transmission is not higher than the priority of NR SL transmission</w:t>
      </w:r>
    </w:p>
    <w:p w14:paraId="3CDB462F" w14:textId="77777777" w:rsidR="006F56E9" w:rsidRPr="006F56E9" w:rsidRDefault="006F56E9" w:rsidP="006F56E9">
      <w:pPr>
        <w:numPr>
          <w:ilvl w:val="0"/>
          <w:numId w:val="31"/>
        </w:numPr>
        <w:jc w:val="both"/>
        <w:rPr>
          <w:bCs/>
          <w:color w:val="000000"/>
        </w:rPr>
      </w:pPr>
      <w:r w:rsidRPr="006F56E9">
        <w:rPr>
          <w:bCs/>
          <w:color w:val="000000"/>
        </w:rPr>
        <w:t>Note: It is assumed that the information relevant to LTE SL resources selected to be used for LTE SL module’s own LTE SL transmission used in the above procedure is shared from LTE SL module to NR SL module</w:t>
      </w:r>
    </w:p>
    <w:p w14:paraId="43204A85" w14:textId="77777777" w:rsidR="006F56E9" w:rsidRPr="006F56E9" w:rsidRDefault="006F56E9" w:rsidP="006F56E9">
      <w:pPr>
        <w:jc w:val="both"/>
        <w:rPr>
          <w:iCs/>
        </w:rPr>
      </w:pPr>
    </w:p>
    <w:p w14:paraId="48D7BB2A" w14:textId="77777777" w:rsidR="006F56E9" w:rsidRPr="006F56E9" w:rsidRDefault="006F56E9" w:rsidP="006F56E9">
      <w:pPr>
        <w:jc w:val="both"/>
      </w:pPr>
      <w:r w:rsidRPr="006F56E9">
        <w:rPr>
          <w:b/>
          <w:bCs/>
          <w:highlight w:val="green"/>
        </w:rPr>
        <w:t>Agreement</w:t>
      </w:r>
    </w:p>
    <w:p w14:paraId="173414D9" w14:textId="77777777" w:rsidR="006F56E9" w:rsidRPr="006F56E9" w:rsidRDefault="006F56E9" w:rsidP="006F56E9">
      <w:pPr>
        <w:jc w:val="both"/>
        <w:rPr>
          <w:bCs/>
        </w:rPr>
      </w:pPr>
      <w:r w:rsidRPr="006F56E9">
        <w:rPr>
          <w:bCs/>
        </w:rPr>
        <w:t xml:space="preserve">For NR </w:t>
      </w:r>
      <w:r w:rsidRPr="006F56E9">
        <w:rPr>
          <w:bCs/>
          <w:lang w:eastAsia="ko-KR"/>
        </w:rPr>
        <w:t>SL</w:t>
      </w:r>
      <w:r w:rsidRPr="006F56E9">
        <w:rPr>
          <w:bCs/>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6F56E9">
        <w:rPr>
          <w:bCs/>
          <w:lang w:eastAsia="ko-KR"/>
        </w:rPr>
        <w:t>.</w:t>
      </w:r>
    </w:p>
    <w:p w14:paraId="44109376" w14:textId="77777777" w:rsidR="006F56E9" w:rsidRPr="006F56E9" w:rsidRDefault="006F56E9" w:rsidP="006F56E9">
      <w:pPr>
        <w:numPr>
          <w:ilvl w:val="0"/>
          <w:numId w:val="31"/>
        </w:numPr>
        <w:jc w:val="both"/>
        <w:rPr>
          <w:bCs/>
          <w:color w:val="000000"/>
        </w:rPr>
      </w:pPr>
      <w:r w:rsidRPr="006F56E9">
        <w:rPr>
          <w:bCs/>
          <w:color w:val="000000"/>
        </w:rPr>
        <w:t>Note: How to ensure the above condition is up to UE implementation</w:t>
      </w:r>
    </w:p>
    <w:p w14:paraId="4AF5EC69" w14:textId="77777777" w:rsidR="006F56E9" w:rsidRPr="006F56E9" w:rsidRDefault="006F56E9" w:rsidP="006F56E9">
      <w:pPr>
        <w:numPr>
          <w:ilvl w:val="0"/>
          <w:numId w:val="31"/>
        </w:numPr>
        <w:jc w:val="both"/>
        <w:rPr>
          <w:bCs/>
          <w:color w:val="000000"/>
        </w:rPr>
      </w:pPr>
      <w:r w:rsidRPr="006F56E9">
        <w:rPr>
          <w:bCs/>
          <w:color w:val="000000"/>
        </w:rPr>
        <w:t>FFS on whether same or different frequency allocation may be used in the second overlapping slot</w:t>
      </w:r>
    </w:p>
    <w:p w14:paraId="577B4A1D" w14:textId="77777777" w:rsidR="006F56E9" w:rsidRPr="006F56E9" w:rsidRDefault="006F56E9" w:rsidP="006F56E9">
      <w:pPr>
        <w:jc w:val="both"/>
        <w:rPr>
          <w:iCs/>
        </w:rPr>
      </w:pPr>
    </w:p>
    <w:p w14:paraId="2FD72FCD" w14:textId="77777777" w:rsidR="006F56E9" w:rsidRPr="006F56E9" w:rsidRDefault="006F56E9" w:rsidP="006F56E9">
      <w:pPr>
        <w:jc w:val="both"/>
      </w:pPr>
      <w:r w:rsidRPr="006F56E9">
        <w:rPr>
          <w:b/>
          <w:bCs/>
          <w:highlight w:val="green"/>
        </w:rPr>
        <w:t>Agreement</w:t>
      </w:r>
    </w:p>
    <w:p w14:paraId="6D518936" w14:textId="77777777" w:rsidR="006F56E9" w:rsidRPr="006F56E9" w:rsidRDefault="006F56E9" w:rsidP="006F56E9">
      <w:pPr>
        <w:jc w:val="both"/>
        <w:rPr>
          <w:bCs/>
          <w:color w:val="000000"/>
        </w:rPr>
      </w:pPr>
      <w:r w:rsidRPr="006F56E9">
        <w:rPr>
          <w:bCs/>
          <w:color w:val="000000"/>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6C09D03B" w14:textId="77777777" w:rsidR="006F56E9" w:rsidRPr="006F56E9" w:rsidRDefault="006F56E9" w:rsidP="006F56E9">
      <w:pPr>
        <w:numPr>
          <w:ilvl w:val="0"/>
          <w:numId w:val="31"/>
        </w:numPr>
        <w:jc w:val="both"/>
        <w:rPr>
          <w:bCs/>
          <w:color w:val="000000"/>
        </w:rPr>
      </w:pPr>
      <w:r w:rsidRPr="006F56E9">
        <w:rPr>
          <w:bCs/>
          <w:color w:val="000000"/>
        </w:rPr>
        <w:t>FFS: whether/how to differently handle the case when different TBs are transmitted on the NR SL slots overlapping with the LTE SL subframe and the NR SL transmission in the first overlapping NR SL slot is dropped or reselected.</w:t>
      </w:r>
    </w:p>
    <w:p w14:paraId="4F864BC3" w14:textId="77777777" w:rsidR="006F56E9" w:rsidRPr="006F56E9" w:rsidRDefault="006F56E9" w:rsidP="006F56E9">
      <w:pPr>
        <w:jc w:val="both"/>
        <w:rPr>
          <w:iCs/>
        </w:rPr>
      </w:pPr>
    </w:p>
    <w:p w14:paraId="6E155A11" w14:textId="77777777" w:rsidR="006F56E9" w:rsidRPr="006F56E9" w:rsidRDefault="006F56E9" w:rsidP="006F56E9">
      <w:pPr>
        <w:jc w:val="both"/>
      </w:pPr>
      <w:r w:rsidRPr="006F56E9">
        <w:rPr>
          <w:b/>
          <w:bCs/>
          <w:highlight w:val="green"/>
        </w:rPr>
        <w:t>Agreement</w:t>
      </w:r>
    </w:p>
    <w:p w14:paraId="442D4366" w14:textId="77777777" w:rsidR="006F56E9" w:rsidRPr="006F56E9" w:rsidRDefault="006F56E9" w:rsidP="006F56E9">
      <w:pPr>
        <w:jc w:val="both"/>
        <w:rPr>
          <w:bCs/>
          <w:color w:val="000000"/>
        </w:rPr>
      </w:pPr>
      <w:r w:rsidRPr="006F56E9">
        <w:rPr>
          <w:bCs/>
          <w:color w:val="000000"/>
        </w:rPr>
        <w:t>RAN1 does not pursue further enhancements except for the following to handle NR SL candidate resources overlapping with LTE PSCCH for non-adjacent LTE SL resource pool in NR SL resource (re)selection procedure for dynamic resource pool sharing in Rel-18.</w:t>
      </w:r>
    </w:p>
    <w:p w14:paraId="177F7866" w14:textId="77777777" w:rsidR="006F56E9" w:rsidRPr="006F56E9" w:rsidRDefault="006F56E9" w:rsidP="006F56E9">
      <w:pPr>
        <w:numPr>
          <w:ilvl w:val="0"/>
          <w:numId w:val="31"/>
        </w:numPr>
        <w:jc w:val="both"/>
        <w:rPr>
          <w:bCs/>
          <w:color w:val="000000"/>
        </w:rPr>
      </w:pPr>
      <w:r w:rsidRPr="006F56E9">
        <w:rPr>
          <w:bCs/>
          <w:color w:val="000000"/>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103A9A74" w14:textId="77777777" w:rsidR="006F56E9" w:rsidRPr="006F56E9" w:rsidRDefault="006F56E9" w:rsidP="006F56E9">
      <w:pPr>
        <w:jc w:val="both"/>
        <w:rPr>
          <w:iCs/>
        </w:rPr>
      </w:pPr>
    </w:p>
    <w:p w14:paraId="33440CDD" w14:textId="77777777" w:rsidR="006F56E9" w:rsidRPr="006F56E9" w:rsidRDefault="006F56E9" w:rsidP="006F56E9">
      <w:pPr>
        <w:jc w:val="both"/>
      </w:pPr>
      <w:r w:rsidRPr="006F56E9">
        <w:rPr>
          <w:b/>
          <w:bCs/>
          <w:highlight w:val="green"/>
        </w:rPr>
        <w:t>Agreement</w:t>
      </w:r>
    </w:p>
    <w:p w14:paraId="54AE4104" w14:textId="77777777" w:rsidR="006F56E9" w:rsidRPr="006F56E9" w:rsidRDefault="006F56E9" w:rsidP="006F56E9">
      <w:pPr>
        <w:jc w:val="both"/>
      </w:pPr>
      <w:r w:rsidRPr="006F56E9">
        <w:rPr>
          <w:lang w:eastAsia="ko-KR"/>
        </w:rPr>
        <w:lastRenderedPageBreak/>
        <w:t>I</w:t>
      </w:r>
      <w:r w:rsidRPr="006F56E9">
        <w:t xml:space="preserve">n NR SL resource (re)selection procedure, </w:t>
      </w:r>
      <w:r w:rsidRPr="006F56E9">
        <w:rPr>
          <w:lang w:eastAsia="ko-KR"/>
        </w:rPr>
        <w:t>t</w:t>
      </w:r>
      <w:r w:rsidRPr="006F56E9">
        <w:t xml:space="preserve">he PHY layer of NR SL module excludes NR SL candidate resources where the corresponding PSFCH transmission occasions overlap with LTE SL reserved resources by other LTE SL UE in time domain, </w:t>
      </w:r>
      <w:r w:rsidRPr="006F56E9">
        <w:rPr>
          <w:lang w:eastAsia="ko-KR"/>
        </w:rPr>
        <w:t>Down-selection one of followings:</w:t>
      </w:r>
    </w:p>
    <w:p w14:paraId="3C012247" w14:textId="77777777" w:rsidR="006F56E9" w:rsidRPr="006F56E9" w:rsidRDefault="006F56E9" w:rsidP="006F56E9">
      <w:pPr>
        <w:numPr>
          <w:ilvl w:val="0"/>
          <w:numId w:val="31"/>
        </w:numPr>
        <w:jc w:val="both"/>
      </w:pPr>
      <w:r w:rsidRPr="006F56E9">
        <w:t xml:space="preserve">Option 1: </w:t>
      </w:r>
    </w:p>
    <w:p w14:paraId="128CBFE2" w14:textId="77777777" w:rsidR="006F56E9" w:rsidRPr="006F56E9" w:rsidRDefault="006F56E9" w:rsidP="006F56E9">
      <w:pPr>
        <w:numPr>
          <w:ilvl w:val="1"/>
          <w:numId w:val="31"/>
        </w:numPr>
        <w:jc w:val="both"/>
      </w:pPr>
      <w:r w:rsidRPr="006F56E9">
        <w:t>When the SL RSRP value associated with the LTE SL reserved resources is higher than a SL RSRP threshold, where the SL RSRP threshold is derived based on LTE SL priority of other LTE SL UE and NR SL priority for NR SL transmission</w:t>
      </w:r>
    </w:p>
    <w:p w14:paraId="3CA9FC85" w14:textId="77777777" w:rsidR="006F56E9" w:rsidRPr="006F56E9" w:rsidRDefault="006F56E9" w:rsidP="006F56E9">
      <w:pPr>
        <w:numPr>
          <w:ilvl w:val="2"/>
          <w:numId w:val="31"/>
        </w:numPr>
        <w:jc w:val="both"/>
      </w:pPr>
      <w:r w:rsidRPr="006F56E9">
        <w:t>The list of the above initial SL RSRP thresholds is separately (pre)configured</w:t>
      </w:r>
    </w:p>
    <w:p w14:paraId="604955BA" w14:textId="77777777" w:rsidR="006F56E9" w:rsidRPr="006F56E9" w:rsidRDefault="006F56E9" w:rsidP="006F56E9">
      <w:pPr>
        <w:numPr>
          <w:ilvl w:val="3"/>
          <w:numId w:val="31"/>
        </w:numPr>
        <w:jc w:val="both"/>
      </w:pPr>
      <w:r w:rsidRPr="006F56E9">
        <w:t xml:space="preserve">FFS: whether this initial SL RSRP threshold list can be (pre)configured per subset of PSFCH resources </w:t>
      </w:r>
    </w:p>
    <w:p w14:paraId="786AB17C" w14:textId="77777777" w:rsidR="006F56E9" w:rsidRPr="006F56E9" w:rsidRDefault="006F56E9" w:rsidP="006F56E9">
      <w:pPr>
        <w:numPr>
          <w:ilvl w:val="1"/>
          <w:numId w:val="31"/>
        </w:numPr>
        <w:jc w:val="both"/>
      </w:pPr>
      <w:r w:rsidRPr="006F56E9">
        <w:t xml:space="preserve">For determining the LTE SL periodic reserved resources by other LTE SL UE, </w:t>
      </w:r>
    </w:p>
    <w:p w14:paraId="3027D7FC" w14:textId="77777777" w:rsidR="006F56E9" w:rsidRPr="006F56E9" w:rsidRDefault="006F56E9" w:rsidP="006F56E9">
      <w:pPr>
        <w:numPr>
          <w:ilvl w:val="2"/>
          <w:numId w:val="31"/>
        </w:numPr>
        <w:jc w:val="both"/>
      </w:pPr>
      <w:r w:rsidRPr="006F56E9">
        <w:t xml:space="preserve">Reuse the same mechanism as in NR </w:t>
      </w:r>
      <w:r w:rsidRPr="006F56E9">
        <w:rPr>
          <w:lang w:eastAsia="ko-KR"/>
        </w:rPr>
        <w:t>SL</w:t>
      </w:r>
      <w:r w:rsidRPr="006F56E9">
        <w:t xml:space="preserve"> resource (re)selection procedure excluding NR SL candidate resources overlapping with LTE SL reserved resources by other LTE SL UE</w:t>
      </w:r>
    </w:p>
    <w:p w14:paraId="0395B4CB" w14:textId="77777777" w:rsidR="006F56E9" w:rsidRPr="006F56E9" w:rsidRDefault="006F56E9" w:rsidP="006F56E9">
      <w:pPr>
        <w:numPr>
          <w:ilvl w:val="1"/>
          <w:numId w:val="31"/>
        </w:numPr>
        <w:jc w:val="both"/>
      </w:pPr>
      <w:r w:rsidRPr="006F56E9">
        <w:t xml:space="preserve">The PHY layer of NR </w:t>
      </w:r>
      <w:r w:rsidRPr="006F56E9">
        <w:rPr>
          <w:lang w:eastAsia="ko-KR"/>
        </w:rPr>
        <w:t>SL</w:t>
      </w:r>
      <w:r w:rsidRPr="006F56E9">
        <w:t xml:space="preserve"> module applies the above procedure in Step 6 in Section 8.1.4 of TS 38.214</w:t>
      </w:r>
    </w:p>
    <w:p w14:paraId="214585D9" w14:textId="77777777" w:rsidR="006F56E9" w:rsidRPr="006F56E9" w:rsidRDefault="006F56E9" w:rsidP="006F56E9">
      <w:pPr>
        <w:numPr>
          <w:ilvl w:val="2"/>
          <w:numId w:val="31"/>
        </w:numPr>
        <w:jc w:val="both"/>
      </w:pPr>
      <w:r w:rsidRPr="006F56E9">
        <w:t xml:space="preserve">Note: For periodic resource reservation of NR SL transmission, the PHY layer of NR SL module further excludes NR SL candidate resources of NR SL periodic resources when the corresponding PSFCH transmission occasions </w:t>
      </w:r>
      <w:r w:rsidRPr="006F56E9">
        <w:rPr>
          <w:lang w:eastAsia="ko-KR"/>
        </w:rPr>
        <w:t>are</w:t>
      </w:r>
      <w:r w:rsidRPr="006F56E9">
        <w:t xml:space="preserve"> overlap</w:t>
      </w:r>
      <w:r w:rsidRPr="006F56E9">
        <w:rPr>
          <w:lang w:eastAsia="ko-KR"/>
        </w:rPr>
        <w:t>ping</w:t>
      </w:r>
      <w:r w:rsidRPr="006F56E9">
        <w:t xml:space="preserve"> with LTE SL reserved resources by other LTE SL UE and the SL RSRP value associated with the LTE SL reserved resources is higher than a SL RSRP threshold according to condition c in Step 6 in Section 8.1.4 of TS 38.214</w:t>
      </w:r>
    </w:p>
    <w:p w14:paraId="032C8EDB" w14:textId="77777777" w:rsidR="006F56E9" w:rsidRPr="006F56E9" w:rsidRDefault="006F56E9" w:rsidP="006F56E9">
      <w:pPr>
        <w:numPr>
          <w:ilvl w:val="1"/>
          <w:numId w:val="31"/>
        </w:numPr>
        <w:jc w:val="both"/>
      </w:pPr>
      <w:r w:rsidRPr="006F56E9">
        <w:t>Note: It is assumed that the information relevant to LTE SL reserved resources by other LTE SL UE used in the above procedure is shared from LTE SL module to NR SL module</w:t>
      </w:r>
    </w:p>
    <w:p w14:paraId="5F7123CD" w14:textId="77777777" w:rsidR="006F56E9" w:rsidRPr="006F56E9" w:rsidRDefault="006F56E9" w:rsidP="006F56E9">
      <w:pPr>
        <w:numPr>
          <w:ilvl w:val="0"/>
          <w:numId w:val="31"/>
        </w:numPr>
        <w:jc w:val="both"/>
      </w:pPr>
      <w:r w:rsidRPr="006F56E9">
        <w:t xml:space="preserve">Option 2: </w:t>
      </w:r>
    </w:p>
    <w:p w14:paraId="12774AD1" w14:textId="77777777" w:rsidR="006F56E9" w:rsidRPr="006F56E9" w:rsidRDefault="006F56E9" w:rsidP="006F56E9">
      <w:pPr>
        <w:numPr>
          <w:ilvl w:val="1"/>
          <w:numId w:val="31"/>
        </w:numPr>
        <w:jc w:val="both"/>
      </w:pPr>
      <w:r w:rsidRPr="006F56E9">
        <w:t xml:space="preserve">For determining the LTE SL periodic reserved resources by other LTE SL UE, </w:t>
      </w:r>
    </w:p>
    <w:p w14:paraId="057DE828" w14:textId="77777777" w:rsidR="006F56E9" w:rsidRPr="006F56E9" w:rsidRDefault="006F56E9" w:rsidP="006F56E9">
      <w:pPr>
        <w:numPr>
          <w:ilvl w:val="2"/>
          <w:numId w:val="31"/>
        </w:numPr>
        <w:jc w:val="both"/>
      </w:pPr>
      <w:r w:rsidRPr="006F56E9">
        <w:t xml:space="preserve">Reuse the same mechanism as in NR </w:t>
      </w:r>
      <w:r w:rsidRPr="006F56E9">
        <w:rPr>
          <w:lang w:eastAsia="ko-KR"/>
        </w:rPr>
        <w:t>SL</w:t>
      </w:r>
      <w:r w:rsidRPr="006F56E9">
        <w:t xml:space="preserve"> resource (re)selection procedure excluding NR SL candidate resources overlapping with LTE SL reserved resources by other LTE SL UE</w:t>
      </w:r>
    </w:p>
    <w:p w14:paraId="4A3FEACC" w14:textId="77777777" w:rsidR="006F56E9" w:rsidRPr="006F56E9" w:rsidRDefault="006F56E9" w:rsidP="006F56E9">
      <w:pPr>
        <w:numPr>
          <w:ilvl w:val="1"/>
          <w:numId w:val="31"/>
        </w:numPr>
        <w:jc w:val="both"/>
      </w:pPr>
      <w:r w:rsidRPr="006F56E9">
        <w:t>The PHY layer of NR module applies the above procedure in Step 5 in Section 8.1.4 of TS 38.214</w:t>
      </w:r>
    </w:p>
    <w:p w14:paraId="111F6AA8" w14:textId="77777777" w:rsidR="006F56E9" w:rsidRPr="006F56E9" w:rsidRDefault="006F56E9" w:rsidP="006F56E9">
      <w:pPr>
        <w:numPr>
          <w:ilvl w:val="2"/>
          <w:numId w:val="31"/>
        </w:numPr>
        <w:jc w:val="both"/>
      </w:pPr>
      <w:r w:rsidRPr="006F56E9">
        <w:t xml:space="preserve">FFS: </w:t>
      </w:r>
      <w:r w:rsidRPr="006F56E9">
        <w:rPr>
          <w:lang w:eastAsia="ko-KR"/>
        </w:rPr>
        <w:t>w</w:t>
      </w:r>
      <w:r w:rsidRPr="006F56E9">
        <w:t xml:space="preserve">hether to apply the above procedure based on the priority of </w:t>
      </w:r>
      <w:r w:rsidRPr="006F56E9">
        <w:rPr>
          <w:lang w:eastAsia="ko-KR"/>
        </w:rPr>
        <w:t>the</w:t>
      </w:r>
      <w:r w:rsidRPr="006F56E9">
        <w:t xml:space="preserve"> LTE </w:t>
      </w:r>
      <w:r w:rsidRPr="006F56E9">
        <w:rPr>
          <w:lang w:eastAsia="ko-KR"/>
        </w:rPr>
        <w:t>SL</w:t>
      </w:r>
      <w:r w:rsidRPr="006F56E9">
        <w:t xml:space="preserve"> reserved resources and/or the priority of </w:t>
      </w:r>
      <w:r w:rsidRPr="006F56E9">
        <w:rPr>
          <w:lang w:eastAsia="ko-KR"/>
        </w:rPr>
        <w:t>the</w:t>
      </w:r>
      <w:r w:rsidRPr="006F56E9">
        <w:t xml:space="preserve"> NR </w:t>
      </w:r>
      <w:r w:rsidRPr="006F56E9">
        <w:rPr>
          <w:lang w:eastAsia="ko-KR"/>
        </w:rPr>
        <w:t>SL</w:t>
      </w:r>
      <w:r w:rsidRPr="006F56E9">
        <w:t xml:space="preserve"> transmission</w:t>
      </w:r>
    </w:p>
    <w:p w14:paraId="7D4B5AA3" w14:textId="77777777" w:rsidR="006F56E9" w:rsidRPr="006F56E9" w:rsidRDefault="006F56E9" w:rsidP="006F56E9">
      <w:pPr>
        <w:numPr>
          <w:ilvl w:val="2"/>
          <w:numId w:val="31"/>
        </w:numPr>
        <w:jc w:val="both"/>
      </w:pPr>
      <w:r w:rsidRPr="006F56E9">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EE1147A" w14:textId="77777777" w:rsidR="006F56E9" w:rsidRPr="006F56E9" w:rsidRDefault="006F56E9" w:rsidP="006F56E9">
      <w:pPr>
        <w:numPr>
          <w:ilvl w:val="1"/>
          <w:numId w:val="31"/>
        </w:numPr>
        <w:jc w:val="both"/>
      </w:pPr>
      <w:r w:rsidRPr="006F56E9">
        <w:t>Note: It is assumed that the information relevant to LTE SL reserved resources by other LTE SL UE used in the above procedure is shared from LTE SL module to NR SL module</w:t>
      </w:r>
    </w:p>
    <w:p w14:paraId="2BDB7080" w14:textId="77777777" w:rsidR="006F56E9" w:rsidRPr="006F56E9" w:rsidRDefault="006F56E9" w:rsidP="006F56E9">
      <w:pPr>
        <w:jc w:val="both"/>
        <w:rPr>
          <w:iCs/>
        </w:rPr>
      </w:pPr>
    </w:p>
    <w:p w14:paraId="1C77B2B9" w14:textId="77777777" w:rsidR="006F56E9" w:rsidRPr="006F56E9" w:rsidRDefault="006F56E9" w:rsidP="006F56E9">
      <w:pPr>
        <w:jc w:val="both"/>
      </w:pPr>
      <w:r w:rsidRPr="006F56E9">
        <w:rPr>
          <w:b/>
          <w:bCs/>
          <w:highlight w:val="green"/>
        </w:rPr>
        <w:t>Agreement</w:t>
      </w:r>
    </w:p>
    <w:p w14:paraId="37101CFA" w14:textId="77777777" w:rsidR="006F56E9" w:rsidRPr="006F56E9" w:rsidRDefault="006F56E9" w:rsidP="006F56E9">
      <w:pPr>
        <w:jc w:val="both"/>
      </w:pPr>
      <w:r w:rsidRPr="006F56E9">
        <w:t xml:space="preserve">The NR SL module </w:t>
      </w:r>
      <w:r w:rsidRPr="006F56E9">
        <w:rPr>
          <w:lang w:eastAsia="ko-KR"/>
        </w:rPr>
        <w:t>uses</w:t>
      </w:r>
      <w:r w:rsidRPr="006F56E9">
        <w:t xml:space="preserve"> the information from the starting LTE SL subframe to the ending LTE SL subframe </w:t>
      </w:r>
      <w:r w:rsidRPr="006F56E9">
        <w:rPr>
          <w:lang w:eastAsia="ko-KR"/>
        </w:rPr>
        <w:t>in</w:t>
      </w:r>
      <w:r w:rsidRPr="006F56E9">
        <w:t xml:space="preserve"> </w:t>
      </w:r>
      <w:r w:rsidRPr="006F56E9">
        <w:rPr>
          <w:lang w:eastAsia="ko-KR"/>
        </w:rPr>
        <w:t>the</w:t>
      </w:r>
      <w:r w:rsidRPr="006F56E9">
        <w:t xml:space="preserve"> </w:t>
      </w:r>
      <w:r w:rsidRPr="006F56E9">
        <w:rPr>
          <w:lang w:eastAsia="ko-KR"/>
        </w:rPr>
        <w:t>shared information from the LTE SL module.</w:t>
      </w:r>
    </w:p>
    <w:p w14:paraId="00347E63" w14:textId="77777777" w:rsidR="006F56E9" w:rsidRPr="006F56E9" w:rsidRDefault="006F56E9" w:rsidP="006F56E9">
      <w:pPr>
        <w:numPr>
          <w:ilvl w:val="0"/>
          <w:numId w:val="31"/>
        </w:numPr>
        <w:jc w:val="both"/>
      </w:pPr>
      <w:r w:rsidRPr="006F56E9">
        <w:rPr>
          <w:lang w:eastAsia="ko-KR"/>
        </w:rPr>
        <w:t xml:space="preserve">The starting LTE SL </w:t>
      </w:r>
      <w:r w:rsidRPr="006F56E9">
        <w:t xml:space="preserve">subframe </w:t>
      </w:r>
      <w:r w:rsidRPr="006F56E9">
        <w:rPr>
          <w:lang w:eastAsia="ko-KR"/>
        </w:rPr>
        <w:t>is no later than the time (n-</w:t>
      </w:r>
      <w:proofErr w:type="spellStart"/>
      <w:r w:rsidRPr="006F56E9">
        <w:t>T_start</w:t>
      </w:r>
      <w:proofErr w:type="spellEnd"/>
      <w:r w:rsidRPr="006F56E9">
        <w:rPr>
          <w:lang w:eastAsia="ko-KR"/>
        </w:rPr>
        <w:t>)</w:t>
      </w:r>
    </w:p>
    <w:p w14:paraId="78E14E17" w14:textId="77777777" w:rsidR="006F56E9" w:rsidRPr="006F56E9" w:rsidRDefault="006F56E9" w:rsidP="006F56E9">
      <w:pPr>
        <w:numPr>
          <w:ilvl w:val="1"/>
          <w:numId w:val="31"/>
        </w:numPr>
        <w:jc w:val="both"/>
      </w:pPr>
      <w:r w:rsidRPr="006F56E9">
        <w:rPr>
          <w:lang w:eastAsia="ko-KR"/>
        </w:rPr>
        <w:t>n is the time where NR module triggers its NR SL resource (re)selection procedure as defined in clause 8.1.4 of TS 38.214</w:t>
      </w:r>
    </w:p>
    <w:p w14:paraId="767DB60D" w14:textId="77777777" w:rsidR="006F56E9" w:rsidRPr="006F56E9" w:rsidRDefault="006F56E9" w:rsidP="006F56E9">
      <w:pPr>
        <w:numPr>
          <w:ilvl w:val="1"/>
          <w:numId w:val="31"/>
        </w:numPr>
        <w:jc w:val="both"/>
      </w:pPr>
      <w:r w:rsidRPr="006F56E9">
        <w:rPr>
          <w:lang w:eastAsia="ko-KR"/>
        </w:rPr>
        <w:t xml:space="preserve">Down-selection one of followings for </w:t>
      </w:r>
      <w:proofErr w:type="spellStart"/>
      <w:r w:rsidRPr="006F56E9">
        <w:rPr>
          <w:lang w:eastAsia="ko-KR"/>
        </w:rPr>
        <w:t>T_start</w:t>
      </w:r>
      <w:proofErr w:type="spellEnd"/>
      <w:r w:rsidRPr="006F56E9">
        <w:rPr>
          <w:lang w:eastAsia="ko-KR"/>
        </w:rPr>
        <w:t>:</w:t>
      </w:r>
    </w:p>
    <w:p w14:paraId="4FBDF5F3" w14:textId="77777777" w:rsidR="006F56E9" w:rsidRPr="006F56E9" w:rsidRDefault="006F56E9" w:rsidP="006F56E9">
      <w:pPr>
        <w:numPr>
          <w:ilvl w:val="2"/>
          <w:numId w:val="31"/>
        </w:numPr>
        <w:jc w:val="both"/>
      </w:pPr>
      <w:r w:rsidRPr="006F56E9">
        <w:rPr>
          <w:lang w:eastAsia="ko-KR"/>
        </w:rPr>
        <w:lastRenderedPageBreak/>
        <w:t>Option</w:t>
      </w:r>
      <w:r w:rsidRPr="006F56E9">
        <w:t xml:space="preserve"> </w:t>
      </w:r>
      <w:r w:rsidRPr="006F56E9">
        <w:rPr>
          <w:lang w:eastAsia="ko-KR"/>
        </w:rPr>
        <w:t>1-1:</w:t>
      </w:r>
      <w:r w:rsidRPr="006F56E9">
        <w:t xml:space="preserve"> </w:t>
      </w:r>
      <w:proofErr w:type="spellStart"/>
      <w:r w:rsidRPr="006F56E9">
        <w:rPr>
          <w:lang w:eastAsia="ko-KR"/>
        </w:rPr>
        <w:t>T_start</w:t>
      </w:r>
      <w:proofErr w:type="spellEnd"/>
      <w:r w:rsidRPr="006F56E9">
        <w:t xml:space="preserve"> </w:t>
      </w:r>
      <w:r w:rsidRPr="006F56E9">
        <w:rPr>
          <w:lang w:eastAsia="ko-KR"/>
        </w:rPr>
        <w:t>is</w:t>
      </w:r>
      <w:r w:rsidRPr="006F56E9">
        <w:t xml:space="preserve"> T_0 as defined in clause 8.1.4 of TS 38.214</w:t>
      </w:r>
    </w:p>
    <w:p w14:paraId="45915467" w14:textId="77777777" w:rsidR="006F56E9" w:rsidRPr="006F56E9" w:rsidRDefault="006F56E9" w:rsidP="006F56E9">
      <w:pPr>
        <w:numPr>
          <w:ilvl w:val="2"/>
          <w:numId w:val="31"/>
        </w:numPr>
        <w:jc w:val="both"/>
      </w:pPr>
      <w:r w:rsidRPr="006F56E9">
        <w:rPr>
          <w:lang w:eastAsia="ko-KR"/>
        </w:rPr>
        <w:t>Option</w:t>
      </w:r>
      <w:r w:rsidRPr="006F56E9">
        <w:t xml:space="preserve"> </w:t>
      </w:r>
      <w:r w:rsidRPr="006F56E9">
        <w:rPr>
          <w:lang w:eastAsia="ko-KR"/>
        </w:rPr>
        <w:t>1-2:</w:t>
      </w:r>
      <w:r w:rsidRPr="006F56E9">
        <w:t xml:space="preserve"> </w:t>
      </w:r>
      <w:proofErr w:type="spellStart"/>
      <w:r w:rsidRPr="006F56E9">
        <w:rPr>
          <w:lang w:eastAsia="ko-KR"/>
        </w:rPr>
        <w:t>T_start</w:t>
      </w:r>
      <w:proofErr w:type="spellEnd"/>
      <w:r w:rsidRPr="006F56E9">
        <w:rPr>
          <w:lang w:eastAsia="ko-KR"/>
        </w:rPr>
        <w:t xml:space="preserve"> is 1100ms</w:t>
      </w:r>
    </w:p>
    <w:p w14:paraId="735FC72F" w14:textId="77777777" w:rsidR="006F56E9" w:rsidRPr="006F56E9" w:rsidRDefault="006F56E9" w:rsidP="006F56E9">
      <w:pPr>
        <w:numPr>
          <w:ilvl w:val="2"/>
          <w:numId w:val="31"/>
        </w:numPr>
        <w:jc w:val="both"/>
      </w:pPr>
      <w:r w:rsidRPr="006F56E9">
        <w:rPr>
          <w:lang w:eastAsia="ko-KR"/>
        </w:rPr>
        <w:t>Option</w:t>
      </w:r>
      <w:r w:rsidRPr="006F56E9">
        <w:t xml:space="preserve"> </w:t>
      </w:r>
      <w:r w:rsidRPr="006F56E9">
        <w:rPr>
          <w:lang w:eastAsia="ko-KR"/>
        </w:rPr>
        <w:t xml:space="preserve">1-3: </w:t>
      </w:r>
      <w:proofErr w:type="spellStart"/>
      <w:r w:rsidRPr="006F56E9">
        <w:rPr>
          <w:lang w:eastAsia="ko-KR"/>
        </w:rPr>
        <w:t>T_start</w:t>
      </w:r>
      <w:proofErr w:type="spellEnd"/>
      <w:r w:rsidRPr="006F56E9">
        <w:rPr>
          <w:lang w:eastAsia="ko-KR"/>
        </w:rPr>
        <w:t xml:space="preserve"> is up to UE implementation</w:t>
      </w:r>
    </w:p>
    <w:p w14:paraId="3C695920" w14:textId="77777777" w:rsidR="006F56E9" w:rsidRPr="006F56E9" w:rsidRDefault="006F56E9" w:rsidP="006F56E9">
      <w:pPr>
        <w:numPr>
          <w:ilvl w:val="0"/>
          <w:numId w:val="31"/>
        </w:numPr>
        <w:jc w:val="both"/>
      </w:pPr>
      <w:r w:rsidRPr="006F56E9">
        <w:t>The ending LTE SL subframe is no earlier than the time (n-T_valid2)</w:t>
      </w:r>
    </w:p>
    <w:p w14:paraId="308CEEA0" w14:textId="77777777" w:rsidR="006F56E9" w:rsidRPr="006F56E9" w:rsidRDefault="006F56E9" w:rsidP="006F56E9">
      <w:pPr>
        <w:numPr>
          <w:ilvl w:val="1"/>
          <w:numId w:val="31"/>
        </w:numPr>
        <w:jc w:val="both"/>
      </w:pPr>
      <w:r w:rsidRPr="006F56E9">
        <w:rPr>
          <w:lang w:eastAsia="ko-KR"/>
        </w:rPr>
        <w:t xml:space="preserve">Down-selection one of followings for </w:t>
      </w:r>
      <w:r w:rsidRPr="006F56E9">
        <w:t>T_valid2</w:t>
      </w:r>
      <w:r w:rsidRPr="006F56E9">
        <w:rPr>
          <w:lang w:eastAsia="ko-KR"/>
        </w:rPr>
        <w:t>:</w:t>
      </w:r>
    </w:p>
    <w:p w14:paraId="29AB4D56" w14:textId="77777777" w:rsidR="006F56E9" w:rsidRPr="006F56E9" w:rsidRDefault="006F56E9" w:rsidP="006F56E9">
      <w:pPr>
        <w:numPr>
          <w:ilvl w:val="2"/>
          <w:numId w:val="31"/>
        </w:numPr>
        <w:jc w:val="both"/>
      </w:pPr>
      <w:r w:rsidRPr="006F56E9">
        <w:rPr>
          <w:lang w:eastAsia="ko-KR"/>
        </w:rPr>
        <w:t>Option</w:t>
      </w:r>
      <w:r w:rsidRPr="006F56E9">
        <w:t xml:space="preserve"> </w:t>
      </w:r>
      <w:r w:rsidRPr="006F56E9">
        <w:rPr>
          <w:lang w:eastAsia="ko-KR"/>
        </w:rPr>
        <w:t>2-1:</w:t>
      </w:r>
      <w:r w:rsidRPr="006F56E9">
        <w:t xml:space="preserve"> T_valid2 </w:t>
      </w:r>
      <w:r w:rsidRPr="006F56E9">
        <w:rPr>
          <w:lang w:eastAsia="ko-KR"/>
        </w:rPr>
        <w:t>is</w:t>
      </w:r>
      <w:r w:rsidRPr="006F56E9">
        <w:t xml:space="preserve"> </w:t>
      </w:r>
      <w:r w:rsidRPr="006F56E9">
        <w:rPr>
          <w:lang w:eastAsia="ko-KR"/>
        </w:rPr>
        <w:t>T</w:t>
      </w:r>
    </w:p>
    <w:p w14:paraId="2BC2B496" w14:textId="77777777" w:rsidR="006F56E9" w:rsidRPr="006F56E9" w:rsidRDefault="006F56E9" w:rsidP="006F56E9">
      <w:pPr>
        <w:numPr>
          <w:ilvl w:val="2"/>
          <w:numId w:val="31"/>
        </w:numPr>
        <w:jc w:val="both"/>
      </w:pPr>
      <w:r w:rsidRPr="006F56E9">
        <w:rPr>
          <w:lang w:eastAsia="ko-KR"/>
        </w:rPr>
        <w:t>Option</w:t>
      </w:r>
      <w:r w:rsidRPr="006F56E9">
        <w:t xml:space="preserve"> </w:t>
      </w:r>
      <w:r w:rsidRPr="006F56E9">
        <w:rPr>
          <w:lang w:eastAsia="ko-KR"/>
        </w:rPr>
        <w:t>2-2:</w:t>
      </w:r>
      <w:r w:rsidRPr="006F56E9">
        <w:t xml:space="preserve"> T_valid2 </w:t>
      </w:r>
      <w:r w:rsidRPr="006F56E9">
        <w:rPr>
          <w:lang w:eastAsia="ko-KR"/>
        </w:rPr>
        <w:t>&lt;= T+4ms</w:t>
      </w:r>
    </w:p>
    <w:p w14:paraId="679697E3" w14:textId="77777777" w:rsidR="006F56E9" w:rsidRPr="006F56E9" w:rsidRDefault="006F56E9" w:rsidP="006F56E9">
      <w:pPr>
        <w:numPr>
          <w:ilvl w:val="2"/>
          <w:numId w:val="31"/>
        </w:numPr>
        <w:jc w:val="both"/>
      </w:pPr>
      <w:r w:rsidRPr="006F56E9">
        <w:rPr>
          <w:lang w:eastAsia="ko-KR"/>
        </w:rPr>
        <w:t>Option</w:t>
      </w:r>
      <w:r w:rsidRPr="006F56E9">
        <w:t xml:space="preserve"> </w:t>
      </w:r>
      <w:r w:rsidRPr="006F56E9">
        <w:rPr>
          <w:lang w:eastAsia="ko-KR"/>
        </w:rPr>
        <w:t xml:space="preserve">2-3: </w:t>
      </w:r>
      <w:r w:rsidRPr="006F56E9">
        <w:t xml:space="preserve">T_valid2 </w:t>
      </w:r>
      <w:r w:rsidRPr="006F56E9">
        <w:rPr>
          <w:lang w:eastAsia="ko-KR"/>
        </w:rPr>
        <w:t>is</w:t>
      </w:r>
      <w:r w:rsidRPr="006F56E9">
        <w:t xml:space="preserve"> </w:t>
      </w:r>
      <w:r w:rsidRPr="006F56E9">
        <w:rPr>
          <w:lang w:eastAsia="ko-KR"/>
        </w:rPr>
        <w:t>up</w:t>
      </w:r>
      <w:r w:rsidRPr="006F56E9">
        <w:t xml:space="preserve"> </w:t>
      </w:r>
      <w:r w:rsidRPr="006F56E9">
        <w:rPr>
          <w:lang w:eastAsia="ko-KR"/>
        </w:rPr>
        <w:t>to</w:t>
      </w:r>
      <w:r w:rsidRPr="006F56E9">
        <w:t xml:space="preserve"> </w:t>
      </w:r>
      <w:r w:rsidRPr="006F56E9">
        <w:rPr>
          <w:lang w:eastAsia="ko-KR"/>
        </w:rPr>
        <w:t>UE implementation</w:t>
      </w:r>
    </w:p>
    <w:p w14:paraId="0DB26989" w14:textId="77777777" w:rsidR="006F56E9" w:rsidRDefault="006F56E9" w:rsidP="00323C63">
      <w:pPr>
        <w:jc w:val="both"/>
        <w:rPr>
          <w:rFonts w:ascii="Times" w:hAnsi="Times" w:cs="Times"/>
        </w:rPr>
      </w:pPr>
    </w:p>
    <w:p w14:paraId="65E8C13E" w14:textId="6CCB7830" w:rsidR="006400C7" w:rsidRPr="006400C7" w:rsidRDefault="006400C7" w:rsidP="00CD60DA">
      <w:pPr>
        <w:jc w:val="both"/>
      </w:pPr>
      <w:r>
        <w:t xml:space="preserve">In this contribution, we </w:t>
      </w:r>
      <w:r w:rsidR="00991887">
        <w:t xml:space="preserve">provide our views on </w:t>
      </w:r>
      <w:r w:rsidR="00DB093D">
        <w:t xml:space="preserve">dynamic resource pool sharing for </w:t>
      </w:r>
      <w:r w:rsidR="00FA72BF">
        <w:t>co-channel coexistence for LTE sidelink and NR sidelink</w:t>
      </w:r>
      <w:r w:rsidR="009B49F1">
        <w:t>.</w:t>
      </w:r>
    </w:p>
    <w:p w14:paraId="59E6B5CC" w14:textId="63F4762A" w:rsidR="009F4CD9" w:rsidRPr="00063345" w:rsidRDefault="00EA5A5B" w:rsidP="00063345">
      <w:pPr>
        <w:pStyle w:val="Heading1"/>
      </w:pPr>
      <w:r>
        <w:t>Discussion</w:t>
      </w:r>
    </w:p>
    <w:p w14:paraId="50BF87C1" w14:textId="18D7BE3D" w:rsidR="00DB093D" w:rsidRDefault="00063345" w:rsidP="00063345">
      <w:pPr>
        <w:pStyle w:val="Heading2"/>
        <w:jc w:val="both"/>
        <w:rPr>
          <w:lang w:val="en-GB"/>
        </w:rPr>
      </w:pPr>
      <w:r>
        <w:rPr>
          <w:lang w:val="en-GB"/>
        </w:rPr>
        <w:t>Resource selection considering reserved resources by other LTE sidelink UEs</w:t>
      </w:r>
    </w:p>
    <w:p w14:paraId="2DEAFD7E" w14:textId="025B417F" w:rsidR="006F56E9" w:rsidRDefault="00E9046F" w:rsidP="00E9046F">
      <w:pPr>
        <w:jc w:val="both"/>
        <w:rPr>
          <w:lang w:val="en-GB"/>
        </w:rPr>
      </w:pPr>
      <w:r>
        <w:rPr>
          <w:lang w:val="en-GB"/>
        </w:rPr>
        <w:t>It was agreed that in dynamic resource pool sharing for co-channel coexistence,</w:t>
      </w:r>
      <w:r w:rsidR="006F56E9">
        <w:rPr>
          <w:lang w:val="en-GB"/>
        </w:rPr>
        <w:t xml:space="preserve"> the list of initial sidelink RSRP thresholds for the LTE sidelink resources reserved by other LTE sidelink UE is separately (pre-)configured from the list of initial sidelink RSRP thresholds for the NR sidelink resources reserved by other NR sidelink UE. It is open whether a different initial sidelink RSRP threshold list is (pre-)configured for NR sidelink slots with PSFCH resources. </w:t>
      </w:r>
    </w:p>
    <w:p w14:paraId="7843F1E0" w14:textId="77777777" w:rsidR="006F56E9" w:rsidRDefault="006F56E9" w:rsidP="00E9046F">
      <w:pPr>
        <w:jc w:val="both"/>
        <w:rPr>
          <w:lang w:val="en-GB"/>
        </w:rPr>
      </w:pPr>
    </w:p>
    <w:p w14:paraId="675F4FD5" w14:textId="0E8C4D47" w:rsidR="006F56E9" w:rsidRDefault="006F56E9" w:rsidP="00E9046F">
      <w:pPr>
        <w:jc w:val="both"/>
        <w:rPr>
          <w:lang w:val="en-GB"/>
        </w:rPr>
      </w:pPr>
      <w:r>
        <w:rPr>
          <w:lang w:val="en-GB"/>
        </w:rPr>
        <w:t>Overall, we do not think this additional different initial sidelink RSRP threshold list is needed. First of all, the performance gain of this optimization is unclear. Second</w:t>
      </w:r>
      <w:r w:rsidR="00FF1746">
        <w:rPr>
          <w:lang w:val="en-GB"/>
        </w:rPr>
        <w:t>ly</w:t>
      </w:r>
      <w:r>
        <w:rPr>
          <w:lang w:val="en-GB"/>
        </w:rPr>
        <w:t xml:space="preserve">, it will lead to a lot of specification impact. Consider an LTE sidelink resource is </w:t>
      </w:r>
      <w:r w:rsidR="00F60F6B">
        <w:rPr>
          <w:lang w:val="en-GB"/>
        </w:rPr>
        <w:t xml:space="preserve">reserved with a periodicity. This resource is repeated Q times using the formula of Q in Section 8.1.4 in TS 38.214. Some repetitions are in the NR sidelink slots with PSFCH resources while other repetitions are in the NR sidelink slots without PSFCH resources. Using a different initial sidelink RSRP threshold list for NR sidelink slots with PSFCH resources will lead to the inconsistent resource exclusion even if the resource is reserved from the same UE for the same TB. </w:t>
      </w:r>
    </w:p>
    <w:p w14:paraId="0381B56F" w14:textId="77777777" w:rsidR="00ED3F45" w:rsidRDefault="00ED3F45" w:rsidP="00E9046F">
      <w:pPr>
        <w:jc w:val="both"/>
        <w:rPr>
          <w:lang w:val="en-GB"/>
        </w:rPr>
      </w:pPr>
    </w:p>
    <w:p w14:paraId="47C2DE24" w14:textId="1AF5B04E" w:rsidR="001F0A85" w:rsidRDefault="00A977BA" w:rsidP="006F56E9">
      <w:pPr>
        <w:jc w:val="both"/>
        <w:rPr>
          <w:i/>
          <w:iCs/>
        </w:rPr>
      </w:pPr>
      <w:r w:rsidRPr="007A2222">
        <w:rPr>
          <w:b/>
          <w:bCs/>
          <w:i/>
          <w:iCs/>
          <w:u w:val="single"/>
        </w:rPr>
        <w:t xml:space="preserve">Proposal </w:t>
      </w:r>
      <w:r>
        <w:rPr>
          <w:b/>
          <w:bCs/>
          <w:i/>
          <w:iCs/>
          <w:u w:val="single"/>
        </w:rPr>
        <w:t>1</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for resources reserved by other LTE sidelink UE, the</w:t>
      </w:r>
      <w:r w:rsidR="006F56E9">
        <w:rPr>
          <w:i/>
          <w:iCs/>
        </w:rPr>
        <w:t xml:space="preserve"> same initial sidelink RSRP threshold list is applied to NR sidelink slots with or without PSFCH resources.</w:t>
      </w:r>
    </w:p>
    <w:p w14:paraId="09316ECC" w14:textId="77777777" w:rsidR="006F56E9" w:rsidRDefault="006F56E9" w:rsidP="006F56E9">
      <w:pPr>
        <w:jc w:val="both"/>
        <w:rPr>
          <w:i/>
          <w:iCs/>
        </w:rPr>
      </w:pPr>
    </w:p>
    <w:p w14:paraId="737C5719" w14:textId="31626530" w:rsidR="00F60F6B" w:rsidRDefault="00F60F6B" w:rsidP="006F56E9">
      <w:pPr>
        <w:jc w:val="both"/>
      </w:pPr>
      <w:r>
        <w:t xml:space="preserve">It is open for resources reserved by other LTE sidelink UE, whether the formula of Q in LTE sidelink is used additionally to derive the largest value between the formula of Q in LTE sidelink and the formula of Q in NR sidelink. </w:t>
      </w:r>
    </w:p>
    <w:p w14:paraId="31357D12" w14:textId="77777777" w:rsidR="00F60F6B" w:rsidRDefault="00F60F6B" w:rsidP="006F56E9">
      <w:pPr>
        <w:jc w:val="both"/>
      </w:pPr>
    </w:p>
    <w:p w14:paraId="1E0007E2" w14:textId="6031F992" w:rsidR="00F60F6B" w:rsidRPr="00F60F6B" w:rsidRDefault="00F60F6B" w:rsidP="006F56E9">
      <w:pPr>
        <w:jc w:val="both"/>
      </w:pPr>
      <w:r>
        <w:t xml:space="preserve">Although selecting the largest </w:t>
      </w:r>
      <w:r w:rsidR="00FF1746">
        <w:t xml:space="preserve">Q </w:t>
      </w:r>
      <w:r>
        <w:t xml:space="preserve">value may </w:t>
      </w:r>
      <w:r w:rsidR="00AB7DEB">
        <w:t>enhance</w:t>
      </w:r>
      <w:r>
        <w:t xml:space="preserve"> the performance in some scenarios, </w:t>
      </w:r>
      <w:r w:rsidR="00AB7DEB">
        <w:t xml:space="preserve">the overall performance gain may be marginal. At the late stage of the co-channel coexistence objective, we prefer not to further optimize the design which has specification impact. </w:t>
      </w:r>
    </w:p>
    <w:p w14:paraId="4B7FB594" w14:textId="77777777" w:rsidR="00F60F6B" w:rsidRPr="00F60F6B" w:rsidRDefault="00F60F6B" w:rsidP="006F56E9">
      <w:pPr>
        <w:jc w:val="both"/>
      </w:pPr>
    </w:p>
    <w:p w14:paraId="47638A07" w14:textId="1162BB4D" w:rsidR="00F60F6B" w:rsidRPr="001F0A85" w:rsidRDefault="00F60F6B" w:rsidP="006F56E9">
      <w:pPr>
        <w:jc w:val="both"/>
        <w:rPr>
          <w:i/>
          <w:iCs/>
        </w:rPr>
      </w:pPr>
      <w:r w:rsidRPr="007A2222">
        <w:rPr>
          <w:b/>
          <w:bCs/>
          <w:i/>
          <w:iCs/>
          <w:u w:val="single"/>
        </w:rPr>
        <w:t xml:space="preserve">Proposal </w:t>
      </w:r>
      <w:r>
        <w:rPr>
          <w:b/>
          <w:bCs/>
          <w:i/>
          <w:iCs/>
          <w:u w:val="single"/>
        </w:rPr>
        <w:t>2</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xml:space="preserve">, for resources reserved by other LTE sidelink UE, the formula of Q in Section 14.1.1.6 in TS 36.213 is not used.  </w:t>
      </w:r>
    </w:p>
    <w:p w14:paraId="6FA6CFFC" w14:textId="77777777" w:rsidR="006201C3" w:rsidRPr="001F0A85" w:rsidRDefault="006201C3" w:rsidP="00063345"/>
    <w:p w14:paraId="4A077D51" w14:textId="77777777" w:rsidR="00D2629F" w:rsidRDefault="00D2629F" w:rsidP="00063345">
      <w:pPr>
        <w:rPr>
          <w:lang w:val="en-GB"/>
        </w:rPr>
      </w:pPr>
    </w:p>
    <w:p w14:paraId="22E2F0C9" w14:textId="4AC69227" w:rsidR="006438A7" w:rsidRDefault="006438A7" w:rsidP="006438A7">
      <w:pPr>
        <w:pStyle w:val="Heading2"/>
        <w:jc w:val="both"/>
        <w:rPr>
          <w:lang w:val="en-GB"/>
        </w:rPr>
      </w:pPr>
      <w:r>
        <w:rPr>
          <w:lang w:val="en-GB"/>
        </w:rPr>
        <w:lastRenderedPageBreak/>
        <w:t>Resource selection considering non-monitored subframe of own LTE sidelink module</w:t>
      </w:r>
    </w:p>
    <w:p w14:paraId="40AF7BFF" w14:textId="77777777" w:rsidR="006F5AB3" w:rsidRDefault="006F5AB3" w:rsidP="00DD44AD">
      <w:pPr>
        <w:jc w:val="both"/>
        <w:rPr>
          <w:lang w:val="en-GB"/>
        </w:rPr>
      </w:pPr>
      <w:r>
        <w:rPr>
          <w:lang w:val="en-GB"/>
        </w:rPr>
        <w:t xml:space="preserve">It was agreed that in NR sidelink resource selection procedure, the NR sidelink candidate resources overlapping with LTE sidelink resources associated with non-monitored sub-frame in LTE sidelink module are excluded. </w:t>
      </w:r>
    </w:p>
    <w:p w14:paraId="2E1E176F" w14:textId="77777777" w:rsidR="006F5AB3" w:rsidRDefault="006F5AB3" w:rsidP="00DD44AD">
      <w:pPr>
        <w:jc w:val="both"/>
        <w:rPr>
          <w:lang w:val="en-GB"/>
        </w:rPr>
      </w:pPr>
    </w:p>
    <w:p w14:paraId="2AD121AD" w14:textId="283FA6FE" w:rsidR="006F5AB3" w:rsidRDefault="006F5AB3" w:rsidP="00DD44AD">
      <w:pPr>
        <w:jc w:val="both"/>
        <w:rPr>
          <w:lang w:val="en-GB"/>
        </w:rPr>
      </w:pPr>
      <w:r>
        <w:rPr>
          <w:lang w:val="en-GB"/>
        </w:rPr>
        <w:t xml:space="preserve">It is open whether 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Pr>
          <w:lang w:val="en-GB"/>
        </w:rPr>
        <w:t xml:space="preserve"> is initialized to the set of all the candidate single-slot resources excluding NR sidelink candidate resources overlapping with LTE sidelink resou</w:t>
      </w:r>
      <w:r w:rsidR="001B2C1C">
        <w:rPr>
          <w:lang w:val="en-GB"/>
        </w:rPr>
        <w:t>r</w:t>
      </w:r>
      <w:r>
        <w:rPr>
          <w:lang w:val="en-GB"/>
        </w:rPr>
        <w:t>ces associated with non-monitored sub-frames when the amount</w:t>
      </w:r>
      <w:r w:rsidR="001B2C1C">
        <w:rPr>
          <w:lang w:val="en-GB"/>
        </w:rPr>
        <w:t xml:space="preserve"> of candidate single-slot resources is not sufficient as specified in Step 5a in NR sidelink resource selection procedure. </w:t>
      </w:r>
    </w:p>
    <w:p w14:paraId="78B7718A" w14:textId="77777777" w:rsidR="001B2C1C" w:rsidRDefault="001B2C1C" w:rsidP="00DD44AD">
      <w:pPr>
        <w:jc w:val="both"/>
        <w:rPr>
          <w:lang w:val="en-GB"/>
        </w:rPr>
      </w:pPr>
    </w:p>
    <w:p w14:paraId="110A5FF0" w14:textId="4D431C25" w:rsidR="00D75579" w:rsidRDefault="001B2C1C" w:rsidP="00D75579">
      <w:pPr>
        <w:jc w:val="both"/>
        <w:rPr>
          <w:lang w:val="en-GB"/>
        </w:rPr>
      </w:pPr>
      <w:r>
        <w:rPr>
          <w:lang w:val="en-GB"/>
        </w:rPr>
        <w:t>In our view, the non-monitored subframes in LTE sidelink module should be handled in the same way as the non-monitored slots in NR sidelink module. Hence,</w:t>
      </w:r>
      <w:r w:rsidR="00D75579">
        <w:rPr>
          <w:lang w:val="en-GB"/>
        </w:rPr>
        <w:t xml:space="preserve"> 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00D75579">
        <w:rPr>
          <w:lang w:val="en-GB"/>
        </w:rPr>
        <w:t xml:space="preserve"> is initialized to the set of all the candidate single-slot resources including NR sidelink candidate resources overlapping with LTE sidelink resources associated with non-monitored subframes, when the amount of candidate single-slot resources is not sufficient as specified in Step 5a in NR sidelink resource selection procedure. </w:t>
      </w:r>
    </w:p>
    <w:p w14:paraId="435E75AC" w14:textId="77777777" w:rsidR="006438A7" w:rsidRPr="006438A7" w:rsidRDefault="006438A7" w:rsidP="00A26D00">
      <w:pPr>
        <w:jc w:val="both"/>
        <w:rPr>
          <w:lang w:val="en-GB"/>
        </w:rPr>
      </w:pPr>
    </w:p>
    <w:p w14:paraId="45A19392" w14:textId="38B7DD0D" w:rsidR="00D75579" w:rsidRDefault="006438A7" w:rsidP="00D75579">
      <w:pPr>
        <w:jc w:val="both"/>
        <w:rPr>
          <w:bCs/>
          <w:i/>
          <w:iCs/>
          <w:szCs w:val="20"/>
        </w:rPr>
      </w:pPr>
      <w:r w:rsidRPr="007A2222">
        <w:rPr>
          <w:b/>
          <w:bCs/>
          <w:i/>
          <w:iCs/>
          <w:u w:val="single"/>
        </w:rPr>
        <w:t xml:space="preserve">Proposal </w:t>
      </w:r>
      <w:r w:rsidR="00D75579">
        <w:rPr>
          <w:b/>
          <w:bCs/>
          <w:i/>
          <w:iCs/>
          <w:u w:val="single"/>
        </w:rPr>
        <w:t>3</w:t>
      </w:r>
      <w:r w:rsidRPr="007A2222">
        <w:rPr>
          <w:b/>
          <w:bCs/>
          <w:i/>
          <w:iCs/>
          <w:u w:val="single"/>
        </w:rPr>
        <w:t>:</w:t>
      </w:r>
      <w:r w:rsidRPr="006438A7">
        <w:rPr>
          <w:i/>
          <w:iCs/>
        </w:rPr>
        <w:t xml:space="preserve"> </w:t>
      </w:r>
      <w:r w:rsidRPr="007A2222">
        <w:rPr>
          <w:i/>
          <w:iCs/>
        </w:rPr>
        <w:t>In</w:t>
      </w:r>
      <w:r w:rsidRPr="004A5012">
        <w:rPr>
          <w:i/>
          <w:iCs/>
        </w:rPr>
        <w:t xml:space="preserve"> dynamic resource pool sharing for co-channel coexistence</w:t>
      </w:r>
      <w:r>
        <w:rPr>
          <w:i/>
          <w:iCs/>
        </w:rPr>
        <w:t xml:space="preserve">, </w:t>
      </w:r>
      <w:r w:rsidR="00D75579">
        <w:rPr>
          <w:bCs/>
          <w:i/>
          <w:iCs/>
          <w:szCs w:val="20"/>
        </w:rPr>
        <w:t xml:space="preserve">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00D75579">
        <w:rPr>
          <w:lang w:val="en-GB"/>
        </w:rPr>
        <w:t xml:space="preserve"> </w:t>
      </w:r>
      <w:r w:rsidR="00D75579">
        <w:rPr>
          <w:bCs/>
          <w:i/>
          <w:iCs/>
          <w:szCs w:val="20"/>
        </w:rPr>
        <w:t>is initialized to the set of all the candidate single-slot resources including NR sidelink candidate resources overlapping with LTE sidelink resources associated with non-monitored subframes, when the amount of candidate single-slot resources is not sufficient as specified in Step 5a in NR sidelink resource selection procedure.</w:t>
      </w:r>
    </w:p>
    <w:p w14:paraId="4E2BE102" w14:textId="77777777" w:rsidR="00063345" w:rsidRDefault="00063345" w:rsidP="00063345">
      <w:pPr>
        <w:jc w:val="both"/>
        <w:rPr>
          <w:i/>
          <w:iCs/>
        </w:rPr>
      </w:pPr>
    </w:p>
    <w:p w14:paraId="0463EF2F" w14:textId="77777777" w:rsidR="00063345" w:rsidRPr="00DB093D" w:rsidRDefault="00063345" w:rsidP="00063345">
      <w:pPr>
        <w:pStyle w:val="Heading2"/>
        <w:rPr>
          <w:lang w:val="en-GB"/>
        </w:rPr>
      </w:pPr>
      <w:r>
        <w:rPr>
          <w:lang w:val="en-GB"/>
        </w:rPr>
        <w:t>Timeline of information sharing</w:t>
      </w:r>
    </w:p>
    <w:p w14:paraId="08DB8F4E" w14:textId="51A45AF7" w:rsidR="00063345" w:rsidRDefault="00063345" w:rsidP="00063345">
      <w:pPr>
        <w:jc w:val="both"/>
      </w:pPr>
      <w:r>
        <w:t xml:space="preserve">It was agreed that for dynamic resource pool sharing, NR sidelink module is expected to use the information shared by LTE sidelink module if the information is known to the NR sidelink module at the latest </w:t>
      </w:r>
      <m:oMath>
        <m:r>
          <w:rPr>
            <w:rFonts w:ascii="Cambria Math" w:hAnsi="Cambria Math"/>
          </w:rPr>
          <m:t>T</m:t>
        </m:r>
      </m:oMath>
      <w:r>
        <w:t xml:space="preserve"> ms prior to slot </w:t>
      </w:r>
      <m:oMath>
        <m:r>
          <w:rPr>
            <w:rFonts w:ascii="Cambria Math" w:hAnsi="Cambria Math"/>
          </w:rPr>
          <m:t>n</m:t>
        </m:r>
      </m:oMath>
      <w:r>
        <w:t xml:space="preserve"> to determine a set of resources for its own (re)transmission. The value of </w:t>
      </w:r>
      <m:oMath>
        <m:r>
          <w:rPr>
            <w:rFonts w:ascii="Cambria Math" w:hAnsi="Cambria Math"/>
          </w:rPr>
          <m:t xml:space="preserve">T </m:t>
        </m:r>
      </m:oMath>
      <w:r>
        <w:t xml:space="preserve">is based on UE implementation but is upper bounded by 4 </w:t>
      </w:r>
      <w:proofErr w:type="spellStart"/>
      <w:r>
        <w:t>ms.</w:t>
      </w:r>
      <w:proofErr w:type="spellEnd"/>
      <w:r>
        <w:t xml:space="preserve"> </w:t>
      </w:r>
    </w:p>
    <w:p w14:paraId="6A1563C6" w14:textId="77777777" w:rsidR="00063345" w:rsidRDefault="00063345" w:rsidP="00063345">
      <w:pPr>
        <w:jc w:val="both"/>
        <w:rPr>
          <w:i/>
          <w:iCs/>
        </w:rPr>
      </w:pPr>
    </w:p>
    <w:p w14:paraId="1C6CA0BE" w14:textId="4EAF9A5A" w:rsidR="00063345" w:rsidRDefault="003E18CA" w:rsidP="00063345">
      <w:pPr>
        <w:jc w:val="both"/>
      </w:pPr>
      <w:r>
        <w:t>Furthermore, it was agreed that</w:t>
      </w:r>
      <w:r w:rsidR="00063345">
        <w:t xml:space="preserve"> </w:t>
      </w:r>
      <w:r>
        <w:t xml:space="preserve">NR sidelink module uses the </w:t>
      </w:r>
      <w:r w:rsidRPr="003E18CA">
        <w:t xml:space="preserve">information </w:t>
      </w:r>
      <w:r w:rsidRPr="003E18CA">
        <w:rPr>
          <w:lang w:val="en-GB"/>
        </w:rPr>
        <w:t xml:space="preserve">shared by the LTE </w:t>
      </w:r>
      <w:r w:rsidR="00195A9B">
        <w:rPr>
          <w:lang w:val="en-GB"/>
        </w:rPr>
        <w:t>sidelink</w:t>
      </w:r>
      <w:r w:rsidRPr="003E18CA">
        <w:rPr>
          <w:lang w:val="en-GB"/>
        </w:rPr>
        <w:t xml:space="preserve"> module to the NR</w:t>
      </w:r>
      <w:r w:rsidR="00195A9B">
        <w:rPr>
          <w:lang w:val="en-GB"/>
        </w:rPr>
        <w:t xml:space="preserve"> sidelink</w:t>
      </w:r>
      <w:r w:rsidRPr="003E18CA">
        <w:rPr>
          <w:lang w:val="en-GB"/>
        </w:rPr>
        <w:t xml:space="preserve"> module</w:t>
      </w:r>
      <w:r>
        <w:rPr>
          <w:lang w:val="en-GB"/>
        </w:rPr>
        <w:t xml:space="preserve">, </w:t>
      </w:r>
      <w:r>
        <w:t xml:space="preserve">from the starting LTE </w:t>
      </w:r>
      <w:r w:rsidR="00195A9B">
        <w:t>sidelink</w:t>
      </w:r>
      <w:r>
        <w:t xml:space="preserve"> subframe to the ending LTE </w:t>
      </w:r>
      <w:r w:rsidR="00195A9B">
        <w:t>sidelink</w:t>
      </w:r>
      <w:r>
        <w:t xml:space="preserve"> subframe. The starting LTE </w:t>
      </w:r>
      <w:r w:rsidR="00195A9B">
        <w:t>sidelink</w:t>
      </w:r>
      <w:r>
        <w:t xml:space="preserve"> subframe is no later than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and the ending LTE </w:t>
      </w:r>
      <w:r w:rsidR="00195A9B">
        <w:t>sidelink</w:t>
      </w:r>
      <w:r>
        <w:t xml:space="preserve"> subframe is no earlier than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valid2</m:t>
            </m:r>
          </m:sub>
        </m:sSub>
      </m:oMath>
      <w:r>
        <w:t xml:space="preserve">, where </w:t>
      </w:r>
      <m:oMath>
        <m:r>
          <w:rPr>
            <w:rFonts w:ascii="Cambria Math" w:hAnsi="Cambria Math"/>
          </w:rPr>
          <m:t>n</m:t>
        </m:r>
      </m:oMath>
      <w:r>
        <w:t xml:space="preserve"> is the time when NR sidelink module triggers its resource selection procedure. </w:t>
      </w:r>
      <w:r w:rsidR="00063345">
        <w:t xml:space="preserve">This is illustrated in </w:t>
      </w:r>
      <w:r w:rsidR="00063345">
        <w:fldChar w:fldCharType="begin"/>
      </w:r>
      <w:r w:rsidR="00063345">
        <w:instrText xml:space="preserve"> REF _Ref123803188 \h </w:instrText>
      </w:r>
      <w:r w:rsidR="00063345">
        <w:fldChar w:fldCharType="separate"/>
      </w:r>
      <w:r w:rsidR="006F56E9">
        <w:t xml:space="preserve">Figure </w:t>
      </w:r>
      <w:r w:rsidR="006F56E9">
        <w:rPr>
          <w:noProof/>
        </w:rPr>
        <w:t>1</w:t>
      </w:r>
      <w:r w:rsidR="00063345">
        <w:fldChar w:fldCharType="end"/>
      </w:r>
      <w:r w:rsidR="00063345">
        <w:t xml:space="preserve">. </w:t>
      </w:r>
    </w:p>
    <w:p w14:paraId="7C3190EA" w14:textId="77777777" w:rsidR="003E18CA" w:rsidRDefault="003E18CA" w:rsidP="00063345">
      <w:pPr>
        <w:jc w:val="both"/>
      </w:pPr>
    </w:p>
    <w:p w14:paraId="2670DBC8" w14:textId="49563FC5" w:rsidR="003E18CA" w:rsidRDefault="003E18CA" w:rsidP="00063345">
      <w:pPr>
        <w:jc w:val="both"/>
      </w:pPr>
      <w:r>
        <w:t xml:space="preserve">It is open on the value of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and the value of </w:t>
      </w:r>
      <m:oMath>
        <m:sSub>
          <m:sSubPr>
            <m:ctrlPr>
              <w:rPr>
                <w:rFonts w:ascii="Cambria Math" w:hAnsi="Cambria Math"/>
                <w:i/>
              </w:rPr>
            </m:ctrlPr>
          </m:sSubPr>
          <m:e>
            <m:r>
              <w:rPr>
                <w:rFonts w:ascii="Cambria Math" w:hAnsi="Cambria Math"/>
              </w:rPr>
              <m:t>T</m:t>
            </m:r>
          </m:e>
          <m:sub>
            <m:r>
              <w:rPr>
                <w:rFonts w:ascii="Cambria Math" w:hAnsi="Cambria Math"/>
              </w:rPr>
              <m:t>valid2</m:t>
            </m:r>
          </m:sub>
        </m:sSub>
      </m:oMath>
      <w:r>
        <w:t xml:space="preserve">. In our view,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should be determined as 1100 </w:t>
      </w:r>
      <w:proofErr w:type="spellStart"/>
      <w:r>
        <w:t>ms</w:t>
      </w:r>
      <w:proofErr w:type="spellEnd"/>
      <w:r>
        <w:t xml:space="preserve">, which is the largest possible sensing window of NR sidelink. If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smaller tha</w:t>
      </w:r>
      <w:r w:rsidR="00FD7888">
        <w:t>n</w:t>
      </w:r>
      <w:r>
        <w:t xml:space="preserve"> 1100 </w:t>
      </w:r>
      <w:proofErr w:type="spellStart"/>
      <w:r>
        <w:t>ms</w:t>
      </w:r>
      <w:proofErr w:type="spellEnd"/>
      <w:r>
        <w:t xml:space="preserve">, e.g.,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set to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=100 ms</m:t>
        </m:r>
      </m:oMath>
      <w:r w:rsidR="00FD7888">
        <w:t xml:space="preserve"> or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00FD7888">
        <w:t xml:space="preserve"> is up to UE implementation, then it is possible that a large amount of LTE sidelink reservation </w:t>
      </w:r>
      <w:r w:rsidR="00A571D8">
        <w:t xml:space="preserve">information </w:t>
      </w:r>
      <w:r w:rsidR="00FD7888">
        <w:t xml:space="preserve">will not be used in NR sidelink resource selection procedure, leading to significant performance degrade. On the other hand, </w:t>
      </w:r>
      <m:oMath>
        <m:sSub>
          <m:sSubPr>
            <m:ctrlPr>
              <w:rPr>
                <w:rFonts w:ascii="Cambria Math" w:hAnsi="Cambria Math"/>
                <w:i/>
              </w:rPr>
            </m:ctrlPr>
          </m:sSubPr>
          <m:e>
            <m:r>
              <w:rPr>
                <w:rFonts w:ascii="Cambria Math" w:hAnsi="Cambria Math"/>
              </w:rPr>
              <m:t>T</m:t>
            </m:r>
          </m:e>
          <m:sub>
            <m:r>
              <w:rPr>
                <w:rFonts w:ascii="Cambria Math" w:hAnsi="Cambria Math"/>
              </w:rPr>
              <m:t>valid2</m:t>
            </m:r>
          </m:sub>
        </m:sSub>
      </m:oMath>
      <w:r w:rsidR="00FD7888">
        <w:t xml:space="preserve"> should be upper bounded by </w:t>
      </w:r>
      <m:oMath>
        <m:r>
          <w:rPr>
            <w:rFonts w:ascii="Cambria Math" w:hAnsi="Cambria Math"/>
          </w:rPr>
          <m:t>T+4 ms</m:t>
        </m:r>
      </m:oMath>
      <w:r w:rsidR="00FD7888">
        <w:t xml:space="preserve">. This achieves the balance between </w:t>
      </w:r>
      <w:r w:rsidR="00FF1746">
        <w:t>incorporating</w:t>
      </w:r>
      <w:r w:rsidR="00FD7888">
        <w:t xml:space="preserve"> the latest LTE sidelink sensing results and LTE sidelink processing delay. If </w:t>
      </w:r>
      <m:oMath>
        <m:sSub>
          <m:sSubPr>
            <m:ctrlPr>
              <w:rPr>
                <w:rFonts w:ascii="Cambria Math" w:hAnsi="Cambria Math"/>
                <w:i/>
              </w:rPr>
            </m:ctrlPr>
          </m:sSubPr>
          <m:e>
            <m:r>
              <w:rPr>
                <w:rFonts w:ascii="Cambria Math" w:hAnsi="Cambria Math"/>
              </w:rPr>
              <m:t>T</m:t>
            </m:r>
          </m:e>
          <m:sub>
            <m:r>
              <w:rPr>
                <w:rFonts w:ascii="Cambria Math" w:hAnsi="Cambria Math"/>
              </w:rPr>
              <m:t>valid2</m:t>
            </m:r>
          </m:sub>
        </m:sSub>
      </m:oMath>
      <w:r w:rsidR="00FD7888">
        <w:t xml:space="preserve"> is set to </w:t>
      </w:r>
      <m:oMath>
        <m:r>
          <w:rPr>
            <w:rFonts w:ascii="Cambria Math" w:hAnsi="Cambria Math"/>
          </w:rPr>
          <m:t>T</m:t>
        </m:r>
      </m:oMath>
      <w:r w:rsidR="00FD7888">
        <w:t xml:space="preserve">, then it is hard for LTE sidelink module to process LTE sidelink sensing results. If </w:t>
      </w:r>
      <m:oMath>
        <m:sSub>
          <m:sSubPr>
            <m:ctrlPr>
              <w:rPr>
                <w:rFonts w:ascii="Cambria Math" w:hAnsi="Cambria Math"/>
                <w:i/>
              </w:rPr>
            </m:ctrlPr>
          </m:sSubPr>
          <m:e>
            <m:r>
              <w:rPr>
                <w:rFonts w:ascii="Cambria Math" w:hAnsi="Cambria Math"/>
              </w:rPr>
              <m:t>T</m:t>
            </m:r>
          </m:e>
          <m:sub>
            <m:r>
              <w:rPr>
                <w:rFonts w:ascii="Cambria Math" w:hAnsi="Cambria Math"/>
              </w:rPr>
              <m:t>valid2</m:t>
            </m:r>
          </m:sub>
        </m:sSub>
      </m:oMath>
      <w:r w:rsidR="00FD7888">
        <w:t xml:space="preserve"> is up to UE implementation, then it is likely that the latest LTE sidelink sensing results are not captured in the information sharing. </w:t>
      </w:r>
    </w:p>
    <w:p w14:paraId="08A82691" w14:textId="77777777" w:rsidR="00FD7888" w:rsidRDefault="00FD7888" w:rsidP="00063345">
      <w:pPr>
        <w:jc w:val="both"/>
      </w:pPr>
    </w:p>
    <w:p w14:paraId="0E5F695A" w14:textId="77777777" w:rsidR="00063345" w:rsidRDefault="00063345" w:rsidP="00063345">
      <w:pPr>
        <w:jc w:val="both"/>
      </w:pPr>
    </w:p>
    <w:p w14:paraId="7D594A61" w14:textId="4606177A" w:rsidR="00063345" w:rsidRDefault="003E18CA" w:rsidP="00063345">
      <w:pPr>
        <w:keepNext/>
        <w:jc w:val="center"/>
      </w:pPr>
      <w:r w:rsidRPr="003E18CA">
        <w:rPr>
          <w:noProof/>
        </w:rPr>
        <w:lastRenderedPageBreak/>
        <w:drawing>
          <wp:inline distT="0" distB="0" distL="0" distR="0" wp14:anchorId="72BF6BB3" wp14:editId="51876116">
            <wp:extent cx="6120765" cy="26289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628900"/>
                    </a:xfrm>
                    <a:prstGeom prst="rect">
                      <a:avLst/>
                    </a:prstGeom>
                  </pic:spPr>
                </pic:pic>
              </a:graphicData>
            </a:graphic>
          </wp:inline>
        </w:drawing>
      </w:r>
    </w:p>
    <w:p w14:paraId="65875D47" w14:textId="660FECC4" w:rsidR="00063345" w:rsidRPr="00971ED2" w:rsidRDefault="00063345" w:rsidP="00063345">
      <w:pPr>
        <w:pStyle w:val="Caption"/>
      </w:pPr>
      <w:bookmarkStart w:id="0" w:name="_Ref123803188"/>
      <w:r>
        <w:t xml:space="preserve">Figure </w:t>
      </w:r>
      <w:fldSimple w:instr=" SEQ Figure \* ARABIC ">
        <w:r w:rsidR="006F56E9">
          <w:rPr>
            <w:noProof/>
          </w:rPr>
          <w:t>1</w:t>
        </w:r>
      </w:fldSimple>
      <w:bookmarkEnd w:id="0"/>
      <w:r>
        <w:t>: Illustration of timeline of information sharing</w:t>
      </w:r>
    </w:p>
    <w:p w14:paraId="4E124CB4" w14:textId="161D3ECA" w:rsidR="003E18CA" w:rsidRPr="003E18CA" w:rsidRDefault="00063345" w:rsidP="00063345">
      <w:pPr>
        <w:jc w:val="both"/>
        <w:rPr>
          <w:i/>
          <w:iCs/>
        </w:rPr>
      </w:pPr>
      <w:r w:rsidRPr="00C74487">
        <w:rPr>
          <w:b/>
          <w:bCs/>
          <w:i/>
          <w:iCs/>
          <w:u w:val="single"/>
        </w:rPr>
        <w:t>Proposal</w:t>
      </w:r>
      <w:r w:rsidR="003E18CA">
        <w:rPr>
          <w:b/>
          <w:bCs/>
          <w:i/>
          <w:iCs/>
          <w:u w:val="single"/>
        </w:rPr>
        <w:t xml:space="preserve"> 4</w:t>
      </w:r>
      <w:r w:rsidRPr="00C74487">
        <w:rPr>
          <w:b/>
          <w:bCs/>
          <w:i/>
          <w:iCs/>
          <w:u w:val="single"/>
        </w:rPr>
        <w:t>:</w:t>
      </w:r>
      <w:r>
        <w:rPr>
          <w:i/>
          <w:iCs/>
        </w:rPr>
        <w:t xml:space="preserve"> In dynamic resource pool sharing for co-channel coexistence, </w:t>
      </w:r>
      <w:r w:rsidRPr="008A0FB7">
        <w:rPr>
          <w:i/>
          <w:iCs/>
          <w:lang w:val="en-GB"/>
        </w:rPr>
        <w:t xml:space="preserve">the NR </w:t>
      </w:r>
      <w:r w:rsidR="00195A9B">
        <w:rPr>
          <w:i/>
          <w:iCs/>
          <w:lang w:val="en-GB"/>
        </w:rPr>
        <w:t>sidelink</w:t>
      </w:r>
      <w:r w:rsidRPr="008A0FB7">
        <w:rPr>
          <w:i/>
          <w:iCs/>
          <w:lang w:val="en-GB"/>
        </w:rPr>
        <w:t xml:space="preserve"> module </w:t>
      </w:r>
      <w:r w:rsidR="003E18CA">
        <w:rPr>
          <w:i/>
          <w:iCs/>
          <w:lang w:val="en-GB"/>
        </w:rPr>
        <w:t>use</w:t>
      </w:r>
      <w:r w:rsidRPr="008A0FB7">
        <w:rPr>
          <w:i/>
          <w:iCs/>
          <w:lang w:val="en-GB"/>
        </w:rPr>
        <w:t xml:space="preserve">s </w:t>
      </w:r>
      <w:r w:rsidRPr="003E18CA">
        <w:rPr>
          <w:i/>
          <w:iCs/>
          <w:lang w:val="en-GB"/>
        </w:rPr>
        <w:t xml:space="preserve">the information shared by the LTE </w:t>
      </w:r>
      <w:r w:rsidR="00195A9B">
        <w:rPr>
          <w:i/>
          <w:iCs/>
          <w:lang w:val="en-GB"/>
        </w:rPr>
        <w:t>sidelink</w:t>
      </w:r>
      <w:r w:rsidRPr="003E18CA">
        <w:rPr>
          <w:i/>
          <w:iCs/>
          <w:lang w:val="en-GB"/>
        </w:rPr>
        <w:t xml:space="preserve"> module to the NR </w:t>
      </w:r>
      <w:r w:rsidR="00195A9B">
        <w:rPr>
          <w:i/>
          <w:iCs/>
          <w:lang w:val="en-GB"/>
        </w:rPr>
        <w:t>sidelink</w:t>
      </w:r>
      <w:r w:rsidRPr="003E18CA">
        <w:rPr>
          <w:i/>
          <w:iCs/>
          <w:lang w:val="en-GB"/>
        </w:rPr>
        <w:t xml:space="preserve"> module</w:t>
      </w:r>
      <w:r w:rsidR="003E18CA" w:rsidRPr="003E18CA">
        <w:rPr>
          <w:i/>
          <w:iCs/>
          <w:lang w:val="en-GB"/>
        </w:rPr>
        <w:t xml:space="preserve">, </w:t>
      </w:r>
      <w:r w:rsidR="003E18CA" w:rsidRPr="003E18CA">
        <w:rPr>
          <w:i/>
          <w:iCs/>
        </w:rPr>
        <w:t xml:space="preserve">from the starting LTE </w:t>
      </w:r>
      <w:r w:rsidR="00195A9B">
        <w:rPr>
          <w:i/>
          <w:iCs/>
        </w:rPr>
        <w:t>sidelink</w:t>
      </w:r>
      <w:r w:rsidR="003E18CA" w:rsidRPr="003E18CA">
        <w:rPr>
          <w:i/>
          <w:iCs/>
        </w:rPr>
        <w:t xml:space="preserve"> subframe to the ending LTE </w:t>
      </w:r>
      <w:r w:rsidR="00195A9B">
        <w:rPr>
          <w:i/>
          <w:iCs/>
        </w:rPr>
        <w:t>sidelink</w:t>
      </w:r>
      <w:r w:rsidR="003E18CA" w:rsidRPr="003E18CA">
        <w:rPr>
          <w:i/>
          <w:iCs/>
        </w:rPr>
        <w:t xml:space="preserve"> subframe, where </w:t>
      </w:r>
    </w:p>
    <w:p w14:paraId="497623B2" w14:textId="2D5674F9" w:rsidR="003E18CA" w:rsidRPr="003E18CA" w:rsidRDefault="003E18CA" w:rsidP="003E18CA">
      <w:pPr>
        <w:pStyle w:val="ListParagraph"/>
        <w:numPr>
          <w:ilvl w:val="0"/>
          <w:numId w:val="32"/>
        </w:numPr>
        <w:jc w:val="both"/>
        <w:rPr>
          <w:rFonts w:ascii="Times New Roman" w:hAnsi="Times New Roman"/>
          <w:i/>
          <w:iCs/>
          <w:sz w:val="24"/>
          <w:szCs w:val="24"/>
        </w:rPr>
      </w:pPr>
      <w:r w:rsidRPr="003E18CA">
        <w:rPr>
          <w:rFonts w:ascii="Times New Roman" w:hAnsi="Times New Roman"/>
          <w:i/>
          <w:iCs/>
          <w:sz w:val="24"/>
          <w:szCs w:val="24"/>
        </w:rPr>
        <w:t xml:space="preserve">the starting LTE </w:t>
      </w:r>
      <w:r w:rsidR="00195A9B">
        <w:rPr>
          <w:rFonts w:ascii="Times New Roman" w:hAnsi="Times New Roman"/>
          <w:i/>
          <w:iCs/>
          <w:sz w:val="24"/>
          <w:szCs w:val="24"/>
        </w:rPr>
        <w:t>sidelink</w:t>
      </w:r>
      <w:r w:rsidRPr="003E18CA">
        <w:rPr>
          <w:rFonts w:ascii="Times New Roman" w:hAnsi="Times New Roman"/>
          <w:i/>
          <w:iCs/>
          <w:sz w:val="24"/>
          <w:szCs w:val="24"/>
        </w:rPr>
        <w:t xml:space="preserve"> subframe is no later than </w:t>
      </w:r>
      <m:oMath>
        <m:r>
          <w:rPr>
            <w:rFonts w:ascii="Cambria Math" w:hAnsi="Cambria Math"/>
            <w:sz w:val="24"/>
            <w:szCs w:val="24"/>
          </w:rPr>
          <m:t>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start</m:t>
            </m:r>
          </m:sub>
        </m:sSub>
      </m:oMath>
      <w:r w:rsidRPr="003E18CA">
        <w:rPr>
          <w:rFonts w:ascii="Times New Roman" w:hAnsi="Times New Roman"/>
          <w:i/>
          <w:iCs/>
          <w:sz w:val="24"/>
          <w:szCs w:val="24"/>
        </w:rPr>
        <w:t xml:space="preserve">, with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start</m:t>
            </m:r>
          </m:sub>
        </m:sSub>
      </m:oMath>
      <w:r w:rsidRPr="003E18CA">
        <w:rPr>
          <w:rFonts w:ascii="Times New Roman" w:hAnsi="Times New Roman"/>
          <w:i/>
          <w:iCs/>
          <w:sz w:val="24"/>
          <w:szCs w:val="24"/>
        </w:rPr>
        <w:t xml:space="preserve"> being 1100 </w:t>
      </w:r>
      <w:proofErr w:type="spellStart"/>
      <w:r w:rsidRPr="003E18CA">
        <w:rPr>
          <w:rFonts w:ascii="Times New Roman" w:hAnsi="Times New Roman"/>
          <w:i/>
          <w:iCs/>
          <w:sz w:val="24"/>
          <w:szCs w:val="24"/>
        </w:rPr>
        <w:t>ms</w:t>
      </w:r>
      <w:proofErr w:type="spellEnd"/>
      <w:r w:rsidRPr="003E18CA">
        <w:rPr>
          <w:rFonts w:ascii="Times New Roman" w:hAnsi="Times New Roman"/>
          <w:i/>
          <w:iCs/>
          <w:sz w:val="24"/>
          <w:szCs w:val="24"/>
        </w:rPr>
        <w:t xml:space="preserve"> (i.e., Option 1-2)</w:t>
      </w:r>
      <w:r w:rsidR="00195A9B">
        <w:rPr>
          <w:rFonts w:ascii="Times New Roman" w:hAnsi="Times New Roman"/>
          <w:i/>
          <w:iCs/>
          <w:sz w:val="24"/>
          <w:szCs w:val="24"/>
        </w:rPr>
        <w:t>,</w:t>
      </w:r>
    </w:p>
    <w:p w14:paraId="1186AF7B" w14:textId="41C13D38" w:rsidR="003E18CA" w:rsidRPr="003E18CA" w:rsidRDefault="003E18CA" w:rsidP="003E18CA">
      <w:pPr>
        <w:pStyle w:val="ListParagraph"/>
        <w:numPr>
          <w:ilvl w:val="0"/>
          <w:numId w:val="32"/>
        </w:numPr>
        <w:jc w:val="both"/>
        <w:rPr>
          <w:rFonts w:ascii="Times New Roman" w:hAnsi="Times New Roman"/>
          <w:i/>
          <w:iCs/>
          <w:sz w:val="24"/>
          <w:szCs w:val="24"/>
        </w:rPr>
      </w:pPr>
      <w:r w:rsidRPr="003E18CA">
        <w:rPr>
          <w:rFonts w:ascii="Times New Roman" w:hAnsi="Times New Roman"/>
          <w:i/>
          <w:iCs/>
          <w:sz w:val="24"/>
          <w:szCs w:val="24"/>
        </w:rPr>
        <w:t xml:space="preserve">the ending LTE </w:t>
      </w:r>
      <w:r w:rsidR="00195A9B">
        <w:rPr>
          <w:rFonts w:ascii="Times New Roman" w:hAnsi="Times New Roman"/>
          <w:i/>
          <w:iCs/>
          <w:sz w:val="24"/>
          <w:szCs w:val="24"/>
        </w:rPr>
        <w:t>sidelink</w:t>
      </w:r>
      <w:r w:rsidRPr="003E18CA">
        <w:rPr>
          <w:rFonts w:ascii="Times New Roman" w:hAnsi="Times New Roman"/>
          <w:i/>
          <w:iCs/>
          <w:sz w:val="24"/>
          <w:szCs w:val="24"/>
        </w:rPr>
        <w:t xml:space="preserve"> subframe is no earlier than </w:t>
      </w:r>
      <m:oMath>
        <m:r>
          <w:rPr>
            <w:rFonts w:ascii="Cambria Math" w:hAnsi="Cambria Math"/>
            <w:sz w:val="24"/>
            <w:szCs w:val="24"/>
          </w:rPr>
          <m:t>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valid2</m:t>
            </m:r>
          </m:sub>
        </m:sSub>
      </m:oMath>
      <w:r w:rsidRPr="003E18CA">
        <w:rPr>
          <w:rFonts w:ascii="Times New Roman" w:hAnsi="Times New Roman"/>
          <w:i/>
          <w:iCs/>
          <w:sz w:val="24"/>
          <w:szCs w:val="24"/>
        </w:rPr>
        <w:t xml:space="preserve">, with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valid2</m:t>
            </m:r>
          </m:sub>
        </m:sSub>
      </m:oMath>
      <w:r w:rsidRPr="003E18CA">
        <w:rPr>
          <w:rFonts w:ascii="Times New Roman" w:hAnsi="Times New Roman"/>
          <w:i/>
          <w:iCs/>
          <w:sz w:val="24"/>
          <w:szCs w:val="24"/>
        </w:rPr>
        <w:t xml:space="preserve"> being less than or equal to T+4 </w:t>
      </w:r>
      <w:proofErr w:type="spellStart"/>
      <w:r w:rsidRPr="003E18CA">
        <w:rPr>
          <w:rFonts w:ascii="Times New Roman" w:hAnsi="Times New Roman"/>
          <w:i/>
          <w:iCs/>
          <w:sz w:val="24"/>
          <w:szCs w:val="24"/>
        </w:rPr>
        <w:t>ms</w:t>
      </w:r>
      <w:proofErr w:type="spellEnd"/>
      <w:r w:rsidRPr="003E18CA">
        <w:rPr>
          <w:rFonts w:ascii="Times New Roman" w:hAnsi="Times New Roman"/>
          <w:i/>
          <w:iCs/>
          <w:sz w:val="24"/>
          <w:szCs w:val="24"/>
        </w:rPr>
        <w:t xml:space="preserve"> (i.e., Option 2-2)</w:t>
      </w:r>
      <w:r w:rsidR="00195A9B">
        <w:rPr>
          <w:rFonts w:ascii="Times New Roman" w:hAnsi="Times New Roman"/>
          <w:i/>
          <w:iCs/>
          <w:sz w:val="24"/>
          <w:szCs w:val="24"/>
        </w:rPr>
        <w:t>.</w:t>
      </w:r>
    </w:p>
    <w:p w14:paraId="15125851" w14:textId="39131852" w:rsidR="00063345" w:rsidRDefault="00063345" w:rsidP="00063345">
      <w:pPr>
        <w:jc w:val="both"/>
        <w:rPr>
          <w:i/>
          <w:iCs/>
          <w:lang w:val="en-GB"/>
        </w:rPr>
      </w:pPr>
    </w:p>
    <w:p w14:paraId="22ECABFC" w14:textId="77777777" w:rsidR="00063345" w:rsidRDefault="00063345" w:rsidP="00063345">
      <w:pPr>
        <w:pStyle w:val="Heading2"/>
        <w:rPr>
          <w:lang w:val="en-GB"/>
        </w:rPr>
      </w:pPr>
      <w:r>
        <w:rPr>
          <w:lang w:val="en-GB"/>
        </w:rPr>
        <w:t>PSFCH handling</w:t>
      </w:r>
    </w:p>
    <w:p w14:paraId="7375E7E7" w14:textId="7E127B15" w:rsidR="00921FA9" w:rsidRDefault="00921FA9" w:rsidP="00921FA9">
      <w:pPr>
        <w:jc w:val="both"/>
        <w:rPr>
          <w:lang w:val="en-GB"/>
        </w:rPr>
      </w:pPr>
      <w:r>
        <w:rPr>
          <w:lang w:val="en-GB"/>
        </w:rPr>
        <w:t xml:space="preserve">The PSFCH transmission for sidelink HARQ-ACK is an important new feature in NR sidelink. This feature does not exist in LTE sidelink. In dynamic resource pool sharing for co-channel coexistence, the NR PSFCH transmission may lead to AGC issue to LTE sidelink reception. </w:t>
      </w:r>
    </w:p>
    <w:p w14:paraId="3C1BDE3A" w14:textId="77777777" w:rsidR="00921FA9" w:rsidRDefault="00921FA9" w:rsidP="00921FA9">
      <w:pPr>
        <w:jc w:val="both"/>
        <w:rPr>
          <w:lang w:val="en-GB"/>
        </w:rPr>
      </w:pPr>
    </w:p>
    <w:p w14:paraId="14B73169" w14:textId="3FCE88A5" w:rsidR="00921FA9" w:rsidRDefault="00921FA9" w:rsidP="00921FA9">
      <w:pPr>
        <w:jc w:val="both"/>
        <w:rPr>
          <w:lang w:val="en-GB"/>
        </w:rPr>
      </w:pPr>
      <w:r>
        <w:rPr>
          <w:lang w:val="en-GB"/>
        </w:rPr>
        <w:t xml:space="preserve">To address this issue, a list of potential solutions was identified in RAN1 #112 meeting. Furthermore, in RAN# 99 meeting, it was agreed that </w:t>
      </w:r>
      <w:r w:rsidR="00E25AD3">
        <w:rPr>
          <w:lang w:val="en-GB"/>
        </w:rPr>
        <w:t>for NR sidelink with 15 or 30 kHz SCS, NR sidelink UE avoids selecting resources for PSCCH/PSSCH transmissions where the corresponding PSFCH transmission occasions overlap with LTE sidelink reservations in time domain. This is in</w:t>
      </w:r>
      <w:r w:rsidR="00B1529D">
        <w:rPr>
          <w:lang w:val="en-GB"/>
        </w:rPr>
        <w:t xml:space="preserve"> </w:t>
      </w:r>
      <w:r w:rsidR="00E25AD3">
        <w:rPr>
          <w:lang w:val="en-GB"/>
        </w:rPr>
        <w:t xml:space="preserve">line with Option 1-2 in the working assumption made in RAN1 #112 meeting. </w:t>
      </w:r>
    </w:p>
    <w:p w14:paraId="3EE6C553" w14:textId="77777777" w:rsidR="00E25AD3" w:rsidRDefault="00E25AD3" w:rsidP="00921FA9">
      <w:pPr>
        <w:jc w:val="both"/>
        <w:rPr>
          <w:lang w:val="en-GB"/>
        </w:rPr>
      </w:pPr>
    </w:p>
    <w:p w14:paraId="5E191F41" w14:textId="3305F788" w:rsidR="00B1529D" w:rsidRDefault="00B1529D" w:rsidP="00921FA9">
      <w:pPr>
        <w:jc w:val="both"/>
        <w:rPr>
          <w:lang w:val="en-GB"/>
        </w:rPr>
      </w:pPr>
      <w:r>
        <w:rPr>
          <w:lang w:val="en-GB"/>
        </w:rPr>
        <w:t>In RAN1 #112b-e meeting, two options were identified to avoid PSFCH transmissions overlapping with LTE sidelink reserved</w:t>
      </w:r>
      <w:r w:rsidR="00DD1A5E">
        <w:rPr>
          <w:lang w:val="en-GB"/>
        </w:rPr>
        <w:t xml:space="preserve"> resources</w:t>
      </w:r>
      <w:r>
        <w:rPr>
          <w:lang w:val="en-GB"/>
        </w:rPr>
        <w:t xml:space="preserve"> in the time domain. </w:t>
      </w:r>
    </w:p>
    <w:p w14:paraId="5AD24BE4" w14:textId="77777777" w:rsidR="00B1529D" w:rsidRDefault="00B1529D" w:rsidP="00921FA9">
      <w:pPr>
        <w:jc w:val="both"/>
        <w:rPr>
          <w:lang w:val="en-GB"/>
        </w:rPr>
      </w:pPr>
    </w:p>
    <w:p w14:paraId="0AC51518" w14:textId="247C19C9" w:rsidR="003D2B26" w:rsidRDefault="00B1529D" w:rsidP="00921FA9">
      <w:pPr>
        <w:jc w:val="both"/>
        <w:rPr>
          <w:lang w:val="en-GB"/>
        </w:rPr>
      </w:pPr>
      <w:r>
        <w:rPr>
          <w:lang w:val="en-GB"/>
        </w:rPr>
        <w:t>In the first option,</w:t>
      </w:r>
      <w:r w:rsidR="00D61704">
        <w:rPr>
          <w:lang w:val="en-GB"/>
        </w:rPr>
        <w:t xml:space="preserve"> the resource exclusion </w:t>
      </w:r>
      <w:r w:rsidR="003D2B26">
        <w:rPr>
          <w:lang w:val="en-GB"/>
        </w:rPr>
        <w:t>depends</w:t>
      </w:r>
      <w:r w:rsidR="00D61704">
        <w:rPr>
          <w:lang w:val="en-GB"/>
        </w:rPr>
        <w:t xml:space="preserve"> on</w:t>
      </w:r>
      <w:r w:rsidR="003D2B26">
        <w:rPr>
          <w:lang w:val="en-GB"/>
        </w:rPr>
        <w:t xml:space="preserve"> the</w:t>
      </w:r>
      <w:r w:rsidR="00D61704">
        <w:rPr>
          <w:lang w:val="en-GB"/>
        </w:rPr>
        <w:t xml:space="preserve"> RSRP measurement</w:t>
      </w:r>
      <w:r w:rsidR="003D2B26">
        <w:rPr>
          <w:lang w:val="en-GB"/>
        </w:rPr>
        <w:t xml:space="preserve"> of LTE sidelink resource reservation. However, this RSRP measurement is performed at transmitter UE side. A receiver UE, which actually transmits PSFCH, may have a quite different RSRP measurement of the same LTE sidelink resource reservation. Hence, it is unclear whether this RSRP measurement at transmitter UE side could be used in the resource selection procedure. </w:t>
      </w:r>
    </w:p>
    <w:p w14:paraId="2B6AE64C" w14:textId="77777777" w:rsidR="00D61704" w:rsidRDefault="00D61704" w:rsidP="00921FA9">
      <w:pPr>
        <w:jc w:val="both"/>
        <w:rPr>
          <w:lang w:val="en-GB"/>
        </w:rPr>
      </w:pPr>
    </w:p>
    <w:p w14:paraId="45BF3AA8" w14:textId="7C7E0270" w:rsidR="00B33116" w:rsidRDefault="003D2B26" w:rsidP="00921FA9">
      <w:pPr>
        <w:jc w:val="both"/>
        <w:rPr>
          <w:lang w:val="en-GB"/>
        </w:rPr>
      </w:pPr>
      <w:r>
        <w:rPr>
          <w:lang w:val="en-GB"/>
        </w:rPr>
        <w:t xml:space="preserve">Furthermore, in the first option, </w:t>
      </w:r>
      <w:r w:rsidR="00B1529D">
        <w:rPr>
          <w:lang w:val="en-GB"/>
        </w:rPr>
        <w:t>the PHY layer of NR sidelink module modifies Step 6 of the resource selection procedure, which implies the</w:t>
      </w:r>
      <w:r>
        <w:rPr>
          <w:lang w:val="en-GB"/>
        </w:rPr>
        <w:t xml:space="preserve"> exclusion of</w:t>
      </w:r>
      <w:r w:rsidR="00B1529D">
        <w:rPr>
          <w:lang w:val="en-GB"/>
        </w:rPr>
        <w:t xml:space="preserve"> NR sidelink PSCCH/PSSCH resource</w:t>
      </w:r>
      <w:r w:rsidR="00B33116">
        <w:rPr>
          <w:lang w:val="en-GB"/>
        </w:rPr>
        <w:t xml:space="preserve"> is</w:t>
      </w:r>
      <w:r>
        <w:rPr>
          <w:lang w:val="en-GB"/>
        </w:rPr>
        <w:t xml:space="preserve"> </w:t>
      </w:r>
      <w:r w:rsidR="00B33116">
        <w:rPr>
          <w:lang w:val="en-GB"/>
        </w:rPr>
        <w:t>p</w:t>
      </w:r>
      <w:r>
        <w:rPr>
          <w:lang w:val="en-GB"/>
        </w:rPr>
        <w:t xml:space="preserve">erformed in </w:t>
      </w:r>
      <w:r w:rsidR="00B33116">
        <w:rPr>
          <w:lang w:val="en-GB"/>
        </w:rPr>
        <w:t xml:space="preserve">per </w:t>
      </w:r>
      <w:r>
        <w:rPr>
          <w:lang w:val="en-GB"/>
        </w:rPr>
        <w:t>sub-channel basis</w:t>
      </w:r>
      <w:r w:rsidR="00B33116">
        <w:rPr>
          <w:lang w:val="en-GB"/>
        </w:rPr>
        <w:t xml:space="preserve">. However, according to the principle of Option 1-2, </w:t>
      </w:r>
      <w:r w:rsidR="00DD1A5E">
        <w:rPr>
          <w:lang w:val="en-GB"/>
        </w:rPr>
        <w:t>the</w:t>
      </w:r>
      <w:r w:rsidR="00B33116">
        <w:rPr>
          <w:lang w:val="en-GB"/>
        </w:rPr>
        <w:t xml:space="preserve"> PSFCH transmissions overlapping with LTE sidelink </w:t>
      </w:r>
      <w:r w:rsidR="00DD1A5E">
        <w:rPr>
          <w:lang w:val="en-GB"/>
        </w:rPr>
        <w:t xml:space="preserve">reserved </w:t>
      </w:r>
      <w:r w:rsidR="00B33116">
        <w:rPr>
          <w:lang w:val="en-GB"/>
        </w:rPr>
        <w:t xml:space="preserve">resources in the time domain should be avoided. </w:t>
      </w:r>
      <w:r w:rsidR="00B33116">
        <w:rPr>
          <w:lang w:val="en-GB"/>
        </w:rPr>
        <w:lastRenderedPageBreak/>
        <w:t xml:space="preserve">Considering the </w:t>
      </w:r>
      <w:r w:rsidR="00DD1A5E">
        <w:rPr>
          <w:lang w:val="en-GB"/>
        </w:rPr>
        <w:t xml:space="preserve">semi-static </w:t>
      </w:r>
      <w:r w:rsidR="00B33116">
        <w:rPr>
          <w:lang w:val="en-GB"/>
        </w:rPr>
        <w:t>mapping between PSSCH and PSFCH, the resource exclusion should be applicable to all sub-channels of a slot, rather than in per sub-channel basis.</w:t>
      </w:r>
    </w:p>
    <w:p w14:paraId="54D8C92C" w14:textId="77777777" w:rsidR="00B33116" w:rsidRDefault="00B33116" w:rsidP="00921FA9">
      <w:pPr>
        <w:jc w:val="both"/>
        <w:rPr>
          <w:lang w:val="en-GB"/>
        </w:rPr>
      </w:pPr>
    </w:p>
    <w:p w14:paraId="2DA54032" w14:textId="77777777" w:rsidR="001F32B0" w:rsidRDefault="00B33116" w:rsidP="001F32B0">
      <w:pPr>
        <w:jc w:val="both"/>
        <w:rPr>
          <w:lang w:val="en-GB"/>
        </w:rPr>
      </w:pPr>
      <w:r>
        <w:rPr>
          <w:lang w:val="en-GB"/>
        </w:rPr>
        <w:t xml:space="preserve">In the second option, the PHY layer of NR sidelink module modifies Step 5 of the resource selection procedure, which implies the exclusion of NR sidelink PSCCH/PSSCH resource is performed in per slot basis. This is more aligned with the principle of Option 1-2. </w:t>
      </w:r>
      <w:r w:rsidR="001F32B0">
        <w:rPr>
          <w:lang w:val="en-GB"/>
        </w:rPr>
        <w:t xml:space="preserve">Hence, this option is preferred. </w:t>
      </w:r>
    </w:p>
    <w:p w14:paraId="090DE340" w14:textId="77777777" w:rsidR="001F32B0" w:rsidRDefault="001F32B0" w:rsidP="001F32B0">
      <w:pPr>
        <w:jc w:val="both"/>
        <w:rPr>
          <w:lang w:val="en-GB"/>
        </w:rPr>
      </w:pPr>
    </w:p>
    <w:p w14:paraId="5899FBDB" w14:textId="01F9E184" w:rsidR="001F32B0" w:rsidRDefault="001F32B0" w:rsidP="001F32B0">
      <w:pPr>
        <w:jc w:val="both"/>
        <w:rPr>
          <w:lang w:val="en-GB"/>
        </w:rPr>
      </w:pPr>
      <w:r>
        <w:rPr>
          <w:lang w:val="en-GB"/>
        </w:rPr>
        <w:t xml:space="preserve">Within the second option, it is open whether to apply the </w:t>
      </w:r>
      <w:r w:rsidR="00DD1A5E">
        <w:rPr>
          <w:lang w:val="en-GB"/>
        </w:rPr>
        <w:t xml:space="preserve">modified </w:t>
      </w:r>
      <w:r>
        <w:rPr>
          <w:lang w:val="en-GB"/>
        </w:rPr>
        <w:t xml:space="preserve">procedure based on the priority </w:t>
      </w:r>
      <w:r w:rsidRPr="001F32B0">
        <w:rPr>
          <w:lang w:val="en-GB"/>
        </w:rPr>
        <w:t xml:space="preserve">of LTE </w:t>
      </w:r>
      <w:r>
        <w:rPr>
          <w:lang w:val="en-GB"/>
        </w:rPr>
        <w:t>sidelink</w:t>
      </w:r>
      <w:r w:rsidRPr="001F32B0">
        <w:rPr>
          <w:lang w:val="en-GB"/>
        </w:rPr>
        <w:t xml:space="preserve"> reserved resources and/or the priority of NR </w:t>
      </w:r>
      <w:r>
        <w:rPr>
          <w:lang w:val="en-GB"/>
        </w:rPr>
        <w:t>sidelink</w:t>
      </w:r>
      <w:r w:rsidRPr="001F32B0">
        <w:rPr>
          <w:lang w:val="en-GB"/>
        </w:rPr>
        <w:t xml:space="preserve"> transmission</w:t>
      </w:r>
      <w:r>
        <w:rPr>
          <w:lang w:val="en-GB"/>
        </w:rPr>
        <w:t xml:space="preserve">. In our view, the priority of LTE sidelink reserved resources and the priority of NR sidelink transmission needs to be respected. Note that these priorities </w:t>
      </w:r>
      <w:r w:rsidR="00DD1A5E">
        <w:rPr>
          <w:lang w:val="en-GB"/>
        </w:rPr>
        <w:t>are irrelevant</w:t>
      </w:r>
      <w:r>
        <w:rPr>
          <w:lang w:val="en-GB"/>
        </w:rPr>
        <w:t xml:space="preserve"> to RSRP measurements.</w:t>
      </w:r>
    </w:p>
    <w:p w14:paraId="6362E04B" w14:textId="77777777" w:rsidR="001F32B0" w:rsidRDefault="001F32B0" w:rsidP="001F32B0">
      <w:pPr>
        <w:jc w:val="both"/>
        <w:rPr>
          <w:lang w:val="en-GB"/>
        </w:rPr>
      </w:pPr>
    </w:p>
    <w:p w14:paraId="7A54E8F0" w14:textId="6A4D343B" w:rsidR="001F32B0" w:rsidRPr="001F32B0" w:rsidRDefault="001F32B0" w:rsidP="001F32B0">
      <w:pPr>
        <w:jc w:val="both"/>
        <w:rPr>
          <w:lang w:val="en-GB"/>
        </w:rPr>
      </w:pPr>
      <w:r>
        <w:rPr>
          <w:lang w:val="en-GB"/>
        </w:rPr>
        <w:t>For high priority NR sidelink transmission, it is not proper to exclude all NR sidelink slots, where the corresponding PSFCH transmission</w:t>
      </w:r>
      <w:r w:rsidR="00DD1A5E">
        <w:rPr>
          <w:lang w:val="en-GB"/>
        </w:rPr>
        <w:t>s</w:t>
      </w:r>
      <w:r>
        <w:rPr>
          <w:lang w:val="en-GB"/>
        </w:rPr>
        <w:t xml:space="preserve"> overlap in time domain with LTE sidelink reserved resource</w:t>
      </w:r>
      <w:r w:rsidR="00A571D8">
        <w:rPr>
          <w:lang w:val="en-GB"/>
        </w:rPr>
        <w:t>s</w:t>
      </w:r>
      <w:r>
        <w:rPr>
          <w:lang w:val="en-GB"/>
        </w:rPr>
        <w:t xml:space="preserve"> of low priority. </w:t>
      </w:r>
    </w:p>
    <w:p w14:paraId="042675B8" w14:textId="77777777" w:rsidR="003D2B26" w:rsidRDefault="003D2B26" w:rsidP="00921FA9">
      <w:pPr>
        <w:jc w:val="both"/>
        <w:rPr>
          <w:lang w:val="en-GB"/>
        </w:rPr>
      </w:pPr>
    </w:p>
    <w:p w14:paraId="63C38E8D" w14:textId="153B2DA3" w:rsidR="003D2B26" w:rsidRDefault="001F32B0" w:rsidP="00921FA9">
      <w:pPr>
        <w:jc w:val="both"/>
        <w:rPr>
          <w:lang w:val="en-GB"/>
        </w:rPr>
      </w:pPr>
      <w:r>
        <w:rPr>
          <w:lang w:val="en-GB"/>
        </w:rPr>
        <w:t xml:space="preserve">Suppose there are several LTE sidelink reservations in a subframe overlapping with </w:t>
      </w:r>
      <w:r w:rsidR="00A571D8">
        <w:rPr>
          <w:lang w:val="en-GB"/>
        </w:rPr>
        <w:t xml:space="preserve">a potential NR </w:t>
      </w:r>
      <w:r>
        <w:rPr>
          <w:lang w:val="en-GB"/>
        </w:rPr>
        <w:t xml:space="preserve">PSFCH transmission. If the highest priority among these LTE sidelink reservations is higher than a threshold or is higher than the priority of NR sidelink transmission, then the procedure is conducted. Otherwise, the procedure is not conducted. </w:t>
      </w:r>
    </w:p>
    <w:p w14:paraId="2B2B5651" w14:textId="77777777" w:rsidR="00B1529D" w:rsidRDefault="00B1529D" w:rsidP="00921FA9">
      <w:pPr>
        <w:jc w:val="both"/>
        <w:rPr>
          <w:lang w:val="en-GB"/>
        </w:rPr>
      </w:pPr>
    </w:p>
    <w:p w14:paraId="69D7DC49" w14:textId="37E22042" w:rsidR="00CE0EDD" w:rsidRDefault="001F32B0" w:rsidP="00921FA9">
      <w:pPr>
        <w:jc w:val="both"/>
        <w:rPr>
          <w:lang w:val="en-GB"/>
        </w:rPr>
      </w:pPr>
      <w:r>
        <w:rPr>
          <w:lang w:val="en-GB"/>
        </w:rPr>
        <w:t>Finally</w:t>
      </w:r>
      <w:r w:rsidR="00CE0EDD">
        <w:rPr>
          <w:lang w:val="en-GB"/>
        </w:rPr>
        <w:t xml:space="preserve">, NR sidelink PSCCH/PSSCH transmission may or may not </w:t>
      </w:r>
      <w:r w:rsidR="00DD1A5E">
        <w:rPr>
          <w:lang w:val="en-GB"/>
        </w:rPr>
        <w:t>enable</w:t>
      </w:r>
      <w:r w:rsidR="00CE0EDD">
        <w:rPr>
          <w:lang w:val="en-GB"/>
        </w:rPr>
        <w:t xml:space="preserve"> sidelink HARQ-ACK feedback. For a PSCCH/PSSCH transmission without </w:t>
      </w:r>
      <w:r w:rsidR="00DD1A5E">
        <w:rPr>
          <w:lang w:val="en-GB"/>
        </w:rPr>
        <w:t xml:space="preserve">HARQ-ACK </w:t>
      </w:r>
      <w:r w:rsidR="00CE0EDD">
        <w:rPr>
          <w:lang w:val="en-GB"/>
        </w:rPr>
        <w:t xml:space="preserve">feedback, the procedure of excluding NR sidelink candidate resources in a slot </w:t>
      </w:r>
      <w:proofErr w:type="gramStart"/>
      <w:r w:rsidR="00CE0EDD">
        <w:rPr>
          <w:lang w:val="en-GB"/>
        </w:rPr>
        <w:t>whose</w:t>
      </w:r>
      <w:proofErr w:type="gramEnd"/>
      <w:r w:rsidR="00CE0EDD">
        <w:rPr>
          <w:lang w:val="en-GB"/>
        </w:rPr>
        <w:t xml:space="preserve"> corresponding PSFCH transmission occasion overlapping with LTE sidelink reservations does not need to be conducted at all. Here, higher layer needs to provide a</w:t>
      </w:r>
      <w:r w:rsidR="00E860E7">
        <w:rPr>
          <w:lang w:val="en-GB"/>
        </w:rPr>
        <w:t>n additional</w:t>
      </w:r>
      <w:r w:rsidR="00CE0EDD">
        <w:rPr>
          <w:lang w:val="en-GB"/>
        </w:rPr>
        <w:t xml:space="preserve"> parameter to PHY layer on whether sidelink HARQ-ACK feedback is </w:t>
      </w:r>
      <w:r w:rsidR="00DD1A5E">
        <w:rPr>
          <w:lang w:val="en-GB"/>
        </w:rPr>
        <w:t>enabled</w:t>
      </w:r>
      <w:r w:rsidR="00CE0EDD">
        <w:rPr>
          <w:lang w:val="en-GB"/>
        </w:rPr>
        <w:t xml:space="preserve"> for the PSCCH/PSSCH transmission when triggering a resource selection procedure. </w:t>
      </w:r>
    </w:p>
    <w:p w14:paraId="21111930" w14:textId="77777777" w:rsidR="00E25AD3" w:rsidRDefault="00E25AD3" w:rsidP="00921FA9">
      <w:pPr>
        <w:jc w:val="both"/>
        <w:rPr>
          <w:lang w:val="en-GB"/>
        </w:rPr>
      </w:pPr>
    </w:p>
    <w:p w14:paraId="0B7C95A2" w14:textId="4CE48F94" w:rsidR="00E25AD3" w:rsidRDefault="00E71406" w:rsidP="00921FA9">
      <w:pPr>
        <w:jc w:val="both"/>
        <w:rPr>
          <w:i/>
          <w:iCs/>
        </w:rPr>
      </w:pPr>
      <w:r w:rsidRPr="00C74487">
        <w:rPr>
          <w:b/>
          <w:bCs/>
          <w:i/>
          <w:iCs/>
          <w:u w:val="single"/>
        </w:rPr>
        <w:t xml:space="preserve">Proposal </w:t>
      </w:r>
      <w:r w:rsidR="001F32B0">
        <w:rPr>
          <w:b/>
          <w:bCs/>
          <w:i/>
          <w:iCs/>
          <w:u w:val="single"/>
        </w:rPr>
        <w:t>5</w:t>
      </w:r>
      <w:r w:rsidRPr="00C74487">
        <w:rPr>
          <w:b/>
          <w:bCs/>
          <w:i/>
          <w:iCs/>
          <w:u w:val="single"/>
        </w:rPr>
        <w:t>:</w:t>
      </w:r>
      <w:r>
        <w:rPr>
          <w:i/>
          <w:iCs/>
        </w:rPr>
        <w:t xml:space="preserve"> In dynamic resource pool sharing for co-channel coexistence,</w:t>
      </w:r>
      <w:r w:rsidRPr="00E71406">
        <w:rPr>
          <w:i/>
          <w:iCs/>
        </w:rPr>
        <w:t xml:space="preserve"> </w:t>
      </w:r>
      <w:r>
        <w:rPr>
          <w:i/>
          <w:iCs/>
        </w:rPr>
        <w:t xml:space="preserve">NR sidelink module excludes </w:t>
      </w:r>
      <w:r w:rsidR="001F32B0">
        <w:rPr>
          <w:i/>
          <w:iCs/>
        </w:rPr>
        <w:t xml:space="preserve">all the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in a slot</w:t>
      </w:r>
      <w:r w:rsidR="00DD1A5E">
        <w:rPr>
          <w:i/>
          <w:iCs/>
        </w:rPr>
        <w:t>,</w:t>
      </w:r>
      <w:r>
        <w:rPr>
          <w:i/>
          <w:iCs/>
        </w:rPr>
        <w:t xml:space="preserve"> whose corresponding PSFCH transmission occasion overlap</w:t>
      </w:r>
      <w:r w:rsidR="001F32B0">
        <w:rPr>
          <w:i/>
          <w:iCs/>
        </w:rPr>
        <w:t>s</w:t>
      </w:r>
      <w:r>
        <w:rPr>
          <w:i/>
          <w:iCs/>
        </w:rPr>
        <w:t xml:space="preserve"> with LTE sidelink reservations in time domain. </w:t>
      </w:r>
      <w:r w:rsidR="00A20640">
        <w:rPr>
          <w:i/>
          <w:iCs/>
        </w:rPr>
        <w:t xml:space="preserve">This procedure is conducted if both of the following conditions satisfy. </w:t>
      </w:r>
    </w:p>
    <w:p w14:paraId="5DED3C2C" w14:textId="53BB919A" w:rsidR="00CE0EDD" w:rsidRDefault="00CE0EDD" w:rsidP="00E71406">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NR sidelink PSCCH/PSSCH transmission </w:t>
      </w:r>
      <w:r w:rsidR="00DD1A5E">
        <w:rPr>
          <w:rFonts w:ascii="Times New Roman" w:hAnsi="Times New Roman"/>
          <w:i/>
          <w:iCs/>
          <w:sz w:val="24"/>
          <w:szCs w:val="24"/>
          <w:lang w:val="en-GB"/>
        </w:rPr>
        <w:t>enable</w:t>
      </w:r>
      <w:r>
        <w:rPr>
          <w:rFonts w:ascii="Times New Roman" w:hAnsi="Times New Roman"/>
          <w:i/>
          <w:iCs/>
          <w:sz w:val="24"/>
          <w:szCs w:val="24"/>
          <w:lang w:val="en-GB"/>
        </w:rPr>
        <w:t xml:space="preserve">s sidelink HARQ-ACK feedback. </w:t>
      </w:r>
    </w:p>
    <w:p w14:paraId="26BE9953" w14:textId="14EF2D7B" w:rsidR="00CE0EDD" w:rsidRPr="00CE0EDD" w:rsidRDefault="00CE0EDD" w:rsidP="00CE0EDD">
      <w:pPr>
        <w:pStyle w:val="ListParagraph"/>
        <w:numPr>
          <w:ilvl w:val="1"/>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Higher layer provides a parameter to PHY layer on whether sidelink HARQ-ACK feedback is used for the PSCCH/PSSCH transmission. </w:t>
      </w:r>
    </w:p>
    <w:p w14:paraId="7DE77B5C" w14:textId="14D3FA9F" w:rsidR="00CE0EDD" w:rsidRDefault="00A20640" w:rsidP="00E71406">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T</w:t>
      </w:r>
      <w:r w:rsidR="00CE0EDD">
        <w:rPr>
          <w:rFonts w:ascii="Times New Roman" w:hAnsi="Times New Roman"/>
          <w:i/>
          <w:iCs/>
          <w:sz w:val="24"/>
          <w:szCs w:val="24"/>
          <w:lang w:val="en-GB"/>
        </w:rPr>
        <w:t xml:space="preserve">he highest priority </w:t>
      </w:r>
      <w:r w:rsidR="00E860E7">
        <w:rPr>
          <w:rFonts w:ascii="Times New Roman" w:hAnsi="Times New Roman"/>
          <w:i/>
          <w:iCs/>
          <w:sz w:val="24"/>
          <w:szCs w:val="24"/>
          <w:lang w:val="en-GB"/>
        </w:rPr>
        <w:t>among</w:t>
      </w:r>
      <w:r w:rsidR="00CE0EDD">
        <w:rPr>
          <w:rFonts w:ascii="Times New Roman" w:hAnsi="Times New Roman"/>
          <w:i/>
          <w:iCs/>
          <w:sz w:val="24"/>
          <w:szCs w:val="24"/>
          <w:lang w:val="en-GB"/>
        </w:rPr>
        <w:t xml:space="preserve"> LTE sidelink reservations</w:t>
      </w:r>
      <w:r w:rsidR="00E860E7">
        <w:rPr>
          <w:rFonts w:ascii="Times New Roman" w:hAnsi="Times New Roman"/>
          <w:i/>
          <w:iCs/>
          <w:sz w:val="24"/>
          <w:szCs w:val="24"/>
          <w:lang w:val="en-GB"/>
        </w:rPr>
        <w:t xml:space="preserve"> on the conflicting sub-frame</w:t>
      </w:r>
      <w:r w:rsidR="00CE0EDD">
        <w:rPr>
          <w:rFonts w:ascii="Times New Roman" w:hAnsi="Times New Roman"/>
          <w:i/>
          <w:iCs/>
          <w:sz w:val="24"/>
          <w:szCs w:val="24"/>
          <w:lang w:val="en-GB"/>
        </w:rPr>
        <w:t xml:space="preserve"> is higher than </w:t>
      </w:r>
      <w:r w:rsidR="00E860E7">
        <w:rPr>
          <w:rFonts w:ascii="Times New Roman" w:hAnsi="Times New Roman"/>
          <w:i/>
          <w:iCs/>
          <w:sz w:val="24"/>
          <w:szCs w:val="24"/>
          <w:lang w:val="en-GB"/>
        </w:rPr>
        <w:t>a (pre)configured threshold</w:t>
      </w:r>
      <w:r w:rsidR="001F32B0">
        <w:rPr>
          <w:rFonts w:ascii="Times New Roman" w:hAnsi="Times New Roman"/>
          <w:i/>
          <w:iCs/>
          <w:sz w:val="24"/>
          <w:szCs w:val="24"/>
          <w:lang w:val="en-GB"/>
        </w:rPr>
        <w:t xml:space="preserve"> or is higher than the priority of the NR sidelink transmission.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20BD33F0" w:rsidR="0064641E" w:rsidRDefault="00A04318" w:rsidP="00F73DFD">
      <w:pPr>
        <w:jc w:val="both"/>
      </w:pPr>
      <w:r>
        <w:t xml:space="preserve">In this contribution, </w:t>
      </w:r>
      <w:r w:rsidR="00F2767C">
        <w:t>we provided our views on</w:t>
      </w:r>
      <w:r w:rsidR="00DB093D">
        <w:t xml:space="preserve"> dynamic resource pool sharing for</w:t>
      </w:r>
      <w:r w:rsidR="00F2767C">
        <w:t xml:space="preserve"> </w:t>
      </w:r>
      <w:r w:rsidR="00397CC3">
        <w:t>co-channel coexistence between LTE sidelink and NR sidelink</w:t>
      </w:r>
      <w:r w:rsidR="00F2767C">
        <w:t xml:space="preserve">. </w:t>
      </w:r>
      <w:r>
        <w:t>Our</w:t>
      </w:r>
      <w:r w:rsidR="000D011A">
        <w:t xml:space="preserve"> </w:t>
      </w:r>
      <w:r>
        <w:t>proposals are as follows:</w:t>
      </w:r>
    </w:p>
    <w:p w14:paraId="6316D364" w14:textId="77777777" w:rsidR="00E860E7" w:rsidRDefault="00E860E7" w:rsidP="00E860E7"/>
    <w:p w14:paraId="68D3CE0A" w14:textId="77777777" w:rsidR="00267581" w:rsidRDefault="00267581" w:rsidP="00267581">
      <w:pPr>
        <w:jc w:val="both"/>
        <w:rPr>
          <w:i/>
          <w:iCs/>
        </w:rPr>
      </w:pPr>
      <w:r w:rsidRPr="007A2222">
        <w:rPr>
          <w:b/>
          <w:bCs/>
          <w:i/>
          <w:iCs/>
          <w:u w:val="single"/>
        </w:rPr>
        <w:t xml:space="preserve">Proposal </w:t>
      </w:r>
      <w:r>
        <w:rPr>
          <w:b/>
          <w:bCs/>
          <w:i/>
          <w:iCs/>
          <w:u w:val="single"/>
        </w:rPr>
        <w:t>1</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for resources reserved by other LTE sidelink UE, the same initial sidelink RSRP threshold list is applied to NR sidelink slots with or without PSFCH resources.</w:t>
      </w:r>
    </w:p>
    <w:p w14:paraId="4D3441F9" w14:textId="77777777" w:rsidR="00267581" w:rsidRDefault="00267581" w:rsidP="00E860E7"/>
    <w:p w14:paraId="09F125DF" w14:textId="77777777" w:rsidR="00267581" w:rsidRPr="001F0A85" w:rsidRDefault="00267581" w:rsidP="00267581">
      <w:pPr>
        <w:jc w:val="both"/>
        <w:rPr>
          <w:i/>
          <w:iCs/>
        </w:rPr>
      </w:pPr>
      <w:r w:rsidRPr="007A2222">
        <w:rPr>
          <w:b/>
          <w:bCs/>
          <w:i/>
          <w:iCs/>
          <w:u w:val="single"/>
        </w:rPr>
        <w:t xml:space="preserve">Proposal </w:t>
      </w:r>
      <w:r>
        <w:rPr>
          <w:b/>
          <w:bCs/>
          <w:i/>
          <w:iCs/>
          <w:u w:val="single"/>
        </w:rPr>
        <w:t>2</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xml:space="preserve">, for resources reserved by other LTE sidelink UE, the formula of Q in Section 14.1.1.6 in TS 36.213 is not used.  </w:t>
      </w:r>
    </w:p>
    <w:p w14:paraId="36C3A080" w14:textId="77777777" w:rsidR="00267581" w:rsidRDefault="00267581" w:rsidP="00E860E7"/>
    <w:p w14:paraId="782A3954" w14:textId="77777777" w:rsidR="00267581" w:rsidRDefault="00267581" w:rsidP="00267581">
      <w:pPr>
        <w:jc w:val="both"/>
        <w:rPr>
          <w:bCs/>
          <w:i/>
          <w:iCs/>
          <w:szCs w:val="20"/>
        </w:rPr>
      </w:pPr>
      <w:r w:rsidRPr="007A2222">
        <w:rPr>
          <w:b/>
          <w:bCs/>
          <w:i/>
          <w:iCs/>
          <w:u w:val="single"/>
        </w:rPr>
        <w:t xml:space="preserve">Proposal </w:t>
      </w:r>
      <w:r>
        <w:rPr>
          <w:b/>
          <w:bCs/>
          <w:i/>
          <w:iCs/>
          <w:u w:val="single"/>
        </w:rPr>
        <w:t>3</w:t>
      </w:r>
      <w:r w:rsidRPr="007A2222">
        <w:rPr>
          <w:b/>
          <w:bCs/>
          <w:i/>
          <w:iCs/>
          <w:u w:val="single"/>
        </w:rPr>
        <w:t>:</w:t>
      </w:r>
      <w:r w:rsidRPr="006438A7">
        <w:rPr>
          <w:i/>
          <w:iCs/>
        </w:rPr>
        <w:t xml:space="preserve"> </w:t>
      </w:r>
      <w:r w:rsidRPr="007A2222">
        <w:rPr>
          <w:i/>
          <w:iCs/>
        </w:rPr>
        <w:t>In</w:t>
      </w:r>
      <w:r w:rsidRPr="004A5012">
        <w:rPr>
          <w:i/>
          <w:iCs/>
        </w:rPr>
        <w:t xml:space="preserve"> dynamic resource pool sharing for co-channel coexistence</w:t>
      </w:r>
      <w:r>
        <w:rPr>
          <w:i/>
          <w:iCs/>
        </w:rPr>
        <w:t xml:space="preserve">, </w:t>
      </w:r>
      <w:r>
        <w:rPr>
          <w:bCs/>
          <w:i/>
          <w:iCs/>
          <w:szCs w:val="20"/>
        </w:rPr>
        <w:t xml:space="preserve">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Pr>
          <w:lang w:val="en-GB"/>
        </w:rPr>
        <w:t xml:space="preserve"> </w:t>
      </w:r>
      <w:r>
        <w:rPr>
          <w:bCs/>
          <w:i/>
          <w:iCs/>
          <w:szCs w:val="20"/>
        </w:rPr>
        <w:t>is initialized to the set of all the candidate single-slot resources including NR sidelink candidate resources overlapping with LTE sidelink resources associated with non-monitored subframes, when the amount of candidate single-slot resources is not sufficient as specified in Step 5a in NR sidelink resource selection procedure.</w:t>
      </w:r>
    </w:p>
    <w:p w14:paraId="48217C43" w14:textId="7A3721E2" w:rsidR="00195A9B" w:rsidRPr="003E18CA" w:rsidRDefault="00195A9B" w:rsidP="00195A9B">
      <w:pPr>
        <w:jc w:val="both"/>
        <w:rPr>
          <w:i/>
          <w:iCs/>
        </w:rPr>
      </w:pPr>
      <w:r>
        <w:rPr>
          <w:b/>
          <w:bCs/>
        </w:rPr>
        <w:br/>
      </w:r>
      <w:r w:rsidRPr="00C74487">
        <w:rPr>
          <w:b/>
          <w:bCs/>
          <w:i/>
          <w:iCs/>
          <w:u w:val="single"/>
        </w:rPr>
        <w:t>Proposal</w:t>
      </w:r>
      <w:r>
        <w:rPr>
          <w:b/>
          <w:bCs/>
          <w:i/>
          <w:iCs/>
          <w:u w:val="single"/>
        </w:rPr>
        <w:t xml:space="preserve"> 4</w:t>
      </w:r>
      <w:r w:rsidRPr="00C74487">
        <w:rPr>
          <w:b/>
          <w:bCs/>
          <w:i/>
          <w:iCs/>
          <w:u w:val="single"/>
        </w:rPr>
        <w:t>:</w:t>
      </w:r>
      <w:r>
        <w:rPr>
          <w:i/>
          <w:iCs/>
        </w:rPr>
        <w:t xml:space="preserve"> In dynamic resource pool sharing for co-channel coexistence, </w:t>
      </w:r>
      <w:r w:rsidRPr="008A0FB7">
        <w:rPr>
          <w:i/>
          <w:iCs/>
          <w:lang w:val="en-GB"/>
        </w:rPr>
        <w:t xml:space="preserve">the NR </w:t>
      </w:r>
      <w:r>
        <w:rPr>
          <w:i/>
          <w:iCs/>
          <w:lang w:val="en-GB"/>
        </w:rPr>
        <w:t>sidelink</w:t>
      </w:r>
      <w:r w:rsidRPr="008A0FB7">
        <w:rPr>
          <w:i/>
          <w:iCs/>
          <w:lang w:val="en-GB"/>
        </w:rPr>
        <w:t xml:space="preserve"> module </w:t>
      </w:r>
      <w:r>
        <w:rPr>
          <w:i/>
          <w:iCs/>
          <w:lang w:val="en-GB"/>
        </w:rPr>
        <w:t>use</w:t>
      </w:r>
      <w:r w:rsidRPr="008A0FB7">
        <w:rPr>
          <w:i/>
          <w:iCs/>
          <w:lang w:val="en-GB"/>
        </w:rPr>
        <w:t xml:space="preserve">s </w:t>
      </w:r>
      <w:r w:rsidRPr="003E18CA">
        <w:rPr>
          <w:i/>
          <w:iCs/>
          <w:lang w:val="en-GB"/>
        </w:rPr>
        <w:t xml:space="preserve">the information shared by the LTE </w:t>
      </w:r>
      <w:r>
        <w:rPr>
          <w:i/>
          <w:iCs/>
          <w:lang w:val="en-GB"/>
        </w:rPr>
        <w:t>sidelink</w:t>
      </w:r>
      <w:r w:rsidRPr="003E18CA">
        <w:rPr>
          <w:i/>
          <w:iCs/>
          <w:lang w:val="en-GB"/>
        </w:rPr>
        <w:t xml:space="preserve"> module to the NR </w:t>
      </w:r>
      <w:r>
        <w:rPr>
          <w:i/>
          <w:iCs/>
          <w:lang w:val="en-GB"/>
        </w:rPr>
        <w:t>sidelink</w:t>
      </w:r>
      <w:r w:rsidRPr="003E18CA">
        <w:rPr>
          <w:i/>
          <w:iCs/>
          <w:lang w:val="en-GB"/>
        </w:rPr>
        <w:t xml:space="preserve"> module, </w:t>
      </w:r>
      <w:r w:rsidRPr="003E18CA">
        <w:rPr>
          <w:i/>
          <w:iCs/>
        </w:rPr>
        <w:t xml:space="preserve">from the starting LTE </w:t>
      </w:r>
      <w:r>
        <w:rPr>
          <w:i/>
          <w:iCs/>
        </w:rPr>
        <w:t>sidelink</w:t>
      </w:r>
      <w:r w:rsidRPr="003E18CA">
        <w:rPr>
          <w:i/>
          <w:iCs/>
        </w:rPr>
        <w:t xml:space="preserve"> subframe to the ending LTE </w:t>
      </w:r>
      <w:r>
        <w:rPr>
          <w:i/>
          <w:iCs/>
        </w:rPr>
        <w:t>sidelink</w:t>
      </w:r>
      <w:r w:rsidRPr="003E18CA">
        <w:rPr>
          <w:i/>
          <w:iCs/>
        </w:rPr>
        <w:t xml:space="preserve"> subframe, where </w:t>
      </w:r>
    </w:p>
    <w:p w14:paraId="47A8F6A0" w14:textId="77777777" w:rsidR="00195A9B" w:rsidRPr="003E18CA" w:rsidRDefault="00195A9B" w:rsidP="00195A9B">
      <w:pPr>
        <w:pStyle w:val="ListParagraph"/>
        <w:numPr>
          <w:ilvl w:val="0"/>
          <w:numId w:val="32"/>
        </w:numPr>
        <w:jc w:val="both"/>
        <w:rPr>
          <w:rFonts w:ascii="Times New Roman" w:hAnsi="Times New Roman"/>
          <w:i/>
          <w:iCs/>
          <w:sz w:val="24"/>
          <w:szCs w:val="24"/>
        </w:rPr>
      </w:pPr>
      <w:r w:rsidRPr="003E18CA">
        <w:rPr>
          <w:rFonts w:ascii="Times New Roman" w:hAnsi="Times New Roman"/>
          <w:i/>
          <w:iCs/>
          <w:sz w:val="24"/>
          <w:szCs w:val="24"/>
        </w:rPr>
        <w:t xml:space="preserve">the starting LTE </w:t>
      </w:r>
      <w:r>
        <w:rPr>
          <w:rFonts w:ascii="Times New Roman" w:hAnsi="Times New Roman"/>
          <w:i/>
          <w:iCs/>
          <w:sz w:val="24"/>
          <w:szCs w:val="24"/>
        </w:rPr>
        <w:t>sidelink</w:t>
      </w:r>
      <w:r w:rsidRPr="003E18CA">
        <w:rPr>
          <w:rFonts w:ascii="Times New Roman" w:hAnsi="Times New Roman"/>
          <w:i/>
          <w:iCs/>
          <w:sz w:val="24"/>
          <w:szCs w:val="24"/>
        </w:rPr>
        <w:t xml:space="preserve"> subframe is no later than </w:t>
      </w:r>
      <m:oMath>
        <m:r>
          <w:rPr>
            <w:rFonts w:ascii="Cambria Math" w:hAnsi="Cambria Math"/>
            <w:sz w:val="24"/>
            <w:szCs w:val="24"/>
          </w:rPr>
          <m:t>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start</m:t>
            </m:r>
          </m:sub>
        </m:sSub>
      </m:oMath>
      <w:r w:rsidRPr="003E18CA">
        <w:rPr>
          <w:rFonts w:ascii="Times New Roman" w:hAnsi="Times New Roman"/>
          <w:i/>
          <w:iCs/>
          <w:sz w:val="24"/>
          <w:szCs w:val="24"/>
        </w:rPr>
        <w:t xml:space="preserve">, with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start</m:t>
            </m:r>
          </m:sub>
        </m:sSub>
      </m:oMath>
      <w:r w:rsidRPr="003E18CA">
        <w:rPr>
          <w:rFonts w:ascii="Times New Roman" w:hAnsi="Times New Roman"/>
          <w:i/>
          <w:iCs/>
          <w:sz w:val="24"/>
          <w:szCs w:val="24"/>
        </w:rPr>
        <w:t xml:space="preserve"> being 1100 </w:t>
      </w:r>
      <w:proofErr w:type="spellStart"/>
      <w:r w:rsidRPr="003E18CA">
        <w:rPr>
          <w:rFonts w:ascii="Times New Roman" w:hAnsi="Times New Roman"/>
          <w:i/>
          <w:iCs/>
          <w:sz w:val="24"/>
          <w:szCs w:val="24"/>
        </w:rPr>
        <w:t>ms</w:t>
      </w:r>
      <w:proofErr w:type="spellEnd"/>
      <w:r w:rsidRPr="003E18CA">
        <w:rPr>
          <w:rFonts w:ascii="Times New Roman" w:hAnsi="Times New Roman"/>
          <w:i/>
          <w:iCs/>
          <w:sz w:val="24"/>
          <w:szCs w:val="24"/>
        </w:rPr>
        <w:t xml:space="preserve"> (i.e., Option 1-2)</w:t>
      </w:r>
      <w:r>
        <w:rPr>
          <w:rFonts w:ascii="Times New Roman" w:hAnsi="Times New Roman"/>
          <w:i/>
          <w:iCs/>
          <w:sz w:val="24"/>
          <w:szCs w:val="24"/>
        </w:rPr>
        <w:t>,</w:t>
      </w:r>
    </w:p>
    <w:p w14:paraId="380A3244" w14:textId="77777777" w:rsidR="00195A9B" w:rsidRPr="003E18CA" w:rsidRDefault="00195A9B" w:rsidP="00195A9B">
      <w:pPr>
        <w:pStyle w:val="ListParagraph"/>
        <w:numPr>
          <w:ilvl w:val="0"/>
          <w:numId w:val="32"/>
        </w:numPr>
        <w:jc w:val="both"/>
        <w:rPr>
          <w:rFonts w:ascii="Times New Roman" w:hAnsi="Times New Roman"/>
          <w:i/>
          <w:iCs/>
          <w:sz w:val="24"/>
          <w:szCs w:val="24"/>
        </w:rPr>
      </w:pPr>
      <w:r w:rsidRPr="003E18CA">
        <w:rPr>
          <w:rFonts w:ascii="Times New Roman" w:hAnsi="Times New Roman"/>
          <w:i/>
          <w:iCs/>
          <w:sz w:val="24"/>
          <w:szCs w:val="24"/>
        </w:rPr>
        <w:t xml:space="preserve">the ending LTE </w:t>
      </w:r>
      <w:r>
        <w:rPr>
          <w:rFonts w:ascii="Times New Roman" w:hAnsi="Times New Roman"/>
          <w:i/>
          <w:iCs/>
          <w:sz w:val="24"/>
          <w:szCs w:val="24"/>
        </w:rPr>
        <w:t>sidelink</w:t>
      </w:r>
      <w:r w:rsidRPr="003E18CA">
        <w:rPr>
          <w:rFonts w:ascii="Times New Roman" w:hAnsi="Times New Roman"/>
          <w:i/>
          <w:iCs/>
          <w:sz w:val="24"/>
          <w:szCs w:val="24"/>
        </w:rPr>
        <w:t xml:space="preserve"> subframe is no earlier than </w:t>
      </w:r>
      <m:oMath>
        <m:r>
          <w:rPr>
            <w:rFonts w:ascii="Cambria Math" w:hAnsi="Cambria Math"/>
            <w:sz w:val="24"/>
            <w:szCs w:val="24"/>
          </w:rPr>
          <m:t>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valid2</m:t>
            </m:r>
          </m:sub>
        </m:sSub>
      </m:oMath>
      <w:r w:rsidRPr="003E18CA">
        <w:rPr>
          <w:rFonts w:ascii="Times New Roman" w:hAnsi="Times New Roman"/>
          <w:i/>
          <w:iCs/>
          <w:sz w:val="24"/>
          <w:szCs w:val="24"/>
        </w:rPr>
        <w:t xml:space="preserve">, with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valid2</m:t>
            </m:r>
          </m:sub>
        </m:sSub>
      </m:oMath>
      <w:r w:rsidRPr="003E18CA">
        <w:rPr>
          <w:rFonts w:ascii="Times New Roman" w:hAnsi="Times New Roman"/>
          <w:i/>
          <w:iCs/>
          <w:sz w:val="24"/>
          <w:szCs w:val="24"/>
        </w:rPr>
        <w:t xml:space="preserve"> being less than or equal to T+4 </w:t>
      </w:r>
      <w:proofErr w:type="spellStart"/>
      <w:r w:rsidRPr="003E18CA">
        <w:rPr>
          <w:rFonts w:ascii="Times New Roman" w:hAnsi="Times New Roman"/>
          <w:i/>
          <w:iCs/>
          <w:sz w:val="24"/>
          <w:szCs w:val="24"/>
        </w:rPr>
        <w:t>ms</w:t>
      </w:r>
      <w:proofErr w:type="spellEnd"/>
      <w:r w:rsidRPr="003E18CA">
        <w:rPr>
          <w:rFonts w:ascii="Times New Roman" w:hAnsi="Times New Roman"/>
          <w:i/>
          <w:iCs/>
          <w:sz w:val="24"/>
          <w:szCs w:val="24"/>
        </w:rPr>
        <w:t xml:space="preserve"> (i.e., Option 2-2)</w:t>
      </w:r>
      <w:r>
        <w:rPr>
          <w:rFonts w:ascii="Times New Roman" w:hAnsi="Times New Roman"/>
          <w:i/>
          <w:iCs/>
          <w:sz w:val="24"/>
          <w:szCs w:val="24"/>
        </w:rPr>
        <w:t>.</w:t>
      </w:r>
    </w:p>
    <w:p w14:paraId="2DD2961A" w14:textId="77777777" w:rsidR="00195A9B" w:rsidRDefault="00195A9B" w:rsidP="00E860E7"/>
    <w:p w14:paraId="7230D48C" w14:textId="77777777" w:rsidR="00DD1A5E" w:rsidRDefault="00DD1A5E" w:rsidP="00DD1A5E">
      <w:pPr>
        <w:jc w:val="both"/>
        <w:rPr>
          <w:i/>
          <w:iCs/>
        </w:rPr>
      </w:pPr>
      <w:r w:rsidRPr="00C74487">
        <w:rPr>
          <w:b/>
          <w:bCs/>
          <w:i/>
          <w:iCs/>
          <w:u w:val="single"/>
        </w:rPr>
        <w:t xml:space="preserve">Proposal </w:t>
      </w:r>
      <w:r>
        <w:rPr>
          <w:b/>
          <w:bCs/>
          <w:i/>
          <w:iCs/>
          <w:u w:val="single"/>
        </w:rPr>
        <w:t>5</w:t>
      </w:r>
      <w:r w:rsidRPr="00C74487">
        <w:rPr>
          <w:b/>
          <w:bCs/>
          <w:i/>
          <w:iCs/>
          <w:u w:val="single"/>
        </w:rPr>
        <w:t>:</w:t>
      </w:r>
      <w:r>
        <w:rPr>
          <w:i/>
          <w:iCs/>
        </w:rPr>
        <w:t xml:space="preserve"> In dynamic resource pool sharing for co-channel coexistence,</w:t>
      </w:r>
      <w:r w:rsidRPr="00E71406">
        <w:rPr>
          <w:i/>
          <w:iCs/>
        </w:rPr>
        <w:t xml:space="preserve"> </w:t>
      </w:r>
      <w:r>
        <w:rPr>
          <w:i/>
          <w:iCs/>
        </w:rPr>
        <w:t xml:space="preserve">NR sidelink module excludes all the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 xml:space="preserve">in a slot, whose corresponding PSFCH transmission occasion overlaps with LTE sidelink reservations in time domain. This procedure is conducted if both of the following conditions satisfy. </w:t>
      </w:r>
    </w:p>
    <w:p w14:paraId="5656F193" w14:textId="77777777" w:rsidR="00DD1A5E" w:rsidRDefault="00DD1A5E" w:rsidP="00DD1A5E">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NR sidelink PSCCH/PSSCH transmission enables sidelink HARQ-ACK feedback. </w:t>
      </w:r>
    </w:p>
    <w:p w14:paraId="607E71D6" w14:textId="77777777" w:rsidR="00DD1A5E" w:rsidRPr="00CE0EDD" w:rsidRDefault="00DD1A5E" w:rsidP="00DD1A5E">
      <w:pPr>
        <w:pStyle w:val="ListParagraph"/>
        <w:numPr>
          <w:ilvl w:val="1"/>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Higher layer provides a parameter to PHY layer on whether sidelink HARQ-ACK feedback is used for the PSCCH/PSSCH transmission. </w:t>
      </w:r>
    </w:p>
    <w:p w14:paraId="275FA42E" w14:textId="5EA3B98F" w:rsidR="00E860E7" w:rsidRPr="00DD1A5E" w:rsidRDefault="00DD1A5E" w:rsidP="00A50B92">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The highest priority among LTE sidelink reservations on the conflicting sub-frame is higher than a (pre)configured threshold or is higher than the priority of the NR sidelink transmission. </w:t>
      </w:r>
    </w:p>
    <w:p w14:paraId="2E75F001" w14:textId="77777777" w:rsidR="007E70BB" w:rsidRPr="00A6576F" w:rsidRDefault="005C63AE" w:rsidP="007E70BB">
      <w:pPr>
        <w:pStyle w:val="Heading1"/>
      </w:pPr>
      <w:r w:rsidRPr="00A6576F">
        <w:t>References</w:t>
      </w:r>
    </w:p>
    <w:p w14:paraId="786A7DBB" w14:textId="77777777" w:rsidR="006F56E9" w:rsidRDefault="006F56E9" w:rsidP="006F56E9">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 w:name="_Ref130473060"/>
      <w:bookmarkStart w:id="2" w:name="_Ref114843782"/>
      <w:bookmarkStart w:id="3" w:name="OLE_LINK1"/>
      <w:bookmarkStart w:id="4" w:name="OLE_LINK2"/>
      <w:bookmarkStart w:id="5" w:name="_Ref99716514"/>
      <w:bookmarkStart w:id="6" w:name="_Ref114469003"/>
      <w:bookmarkStart w:id="7" w:name="_Ref46220695"/>
      <w:r>
        <w:t>Chairman’s Notes, 3GPP TSG RAN WG #99 Meeting, Mar. 2023.</w:t>
      </w:r>
      <w:bookmarkEnd w:id="1"/>
    </w:p>
    <w:p w14:paraId="28665849" w14:textId="77777777" w:rsidR="006F56E9" w:rsidRPr="002E2C01" w:rsidRDefault="006F56E9" w:rsidP="006F56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30473073"/>
      <w:r w:rsidRPr="00FA72BF">
        <w:t>RP-2</w:t>
      </w:r>
      <w:r>
        <w:t>30077, “WID revision: NR sidelink evolution,” Mar. 2023.</w:t>
      </w:r>
      <w:bookmarkEnd w:id="8"/>
      <w:r>
        <w:t xml:space="preserve"> </w:t>
      </w:r>
    </w:p>
    <w:p w14:paraId="266AC203" w14:textId="766E53FA" w:rsidR="00644848" w:rsidRDefault="00644848" w:rsidP="00B87A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7517848"/>
      <w:bookmarkStart w:id="10" w:name="_Ref117607218"/>
      <w:r w:rsidRPr="00184C05">
        <w:t>Chairman’s Notes, 3GPP TSG RAN WG1 #11</w:t>
      </w:r>
      <w:r w:rsidR="00063345">
        <w:t>2</w:t>
      </w:r>
      <w:r w:rsidR="006F56E9">
        <w:t>bis-e</w:t>
      </w:r>
      <w:r w:rsidRPr="00184C05">
        <w:t xml:space="preserve"> Meeting, </w:t>
      </w:r>
      <w:r w:rsidR="006F56E9">
        <w:t>Apr</w:t>
      </w:r>
      <w:r w:rsidRPr="00184C05">
        <w:t>. 202</w:t>
      </w:r>
      <w:r w:rsidR="00063345">
        <w:t>3</w:t>
      </w:r>
      <w:r w:rsidRPr="00184C05">
        <w:t>.</w:t>
      </w:r>
    </w:p>
    <w:p w14:paraId="361043D0" w14:textId="33E67D50" w:rsidR="00AF1D90" w:rsidRDefault="00644848" w:rsidP="005475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23747727"/>
      <w:r w:rsidRPr="00B87AEA">
        <w:rPr>
          <w:iCs/>
        </w:rPr>
        <w:t>R1-</w:t>
      </w:r>
      <w:r w:rsidR="00063345" w:rsidRPr="00193EC5">
        <w:rPr>
          <w:iCs/>
        </w:rPr>
        <w:t>230</w:t>
      </w:r>
      <w:r w:rsidR="006F56E9">
        <w:rPr>
          <w:iCs/>
        </w:rPr>
        <w:t>4178</w:t>
      </w:r>
      <w:r>
        <w:rPr>
          <w:lang w:eastAsia="x-none"/>
        </w:rPr>
        <w:t>, “</w:t>
      </w:r>
      <w:r w:rsidR="006F56E9">
        <w:rPr>
          <w:iCs/>
        </w:rPr>
        <w:t>FL</w:t>
      </w:r>
      <w:r w:rsidR="00063345" w:rsidRPr="00193EC5">
        <w:rPr>
          <w:iCs/>
        </w:rPr>
        <w:t xml:space="preserve"> summary #</w:t>
      </w:r>
      <w:r w:rsidR="006F56E9">
        <w:rPr>
          <w:iCs/>
        </w:rPr>
        <w:t>5</w:t>
      </w:r>
      <w:r w:rsidR="00063345" w:rsidRPr="00193EC5">
        <w:rPr>
          <w:iCs/>
        </w:rPr>
        <w:t xml:space="preserve"> for AI 9.4.2: Co-channel coexistence for LTE sidelink and NR sidelink</w:t>
      </w:r>
      <w:r>
        <w:t xml:space="preserve">,” </w:t>
      </w:r>
      <w:r w:rsidR="006F56E9">
        <w:t>Apr</w:t>
      </w:r>
      <w:r>
        <w:rPr>
          <w:lang w:eastAsia="x-none"/>
        </w:rPr>
        <w:t>. 202</w:t>
      </w:r>
      <w:r w:rsidR="00063345">
        <w:rPr>
          <w:lang w:eastAsia="x-none"/>
        </w:rPr>
        <w:t>3</w:t>
      </w:r>
      <w:r>
        <w:rPr>
          <w:lang w:eastAsia="x-none"/>
        </w:rPr>
        <w:t>.</w:t>
      </w:r>
      <w:bookmarkEnd w:id="11"/>
      <w:r>
        <w:rPr>
          <w:lang w:eastAsia="x-none"/>
        </w:rPr>
        <w:t xml:space="preserve"> </w:t>
      </w:r>
      <w:bookmarkEnd w:id="2"/>
      <w:bookmarkEnd w:id="3"/>
      <w:bookmarkEnd w:id="4"/>
      <w:bookmarkEnd w:id="5"/>
      <w:bookmarkEnd w:id="6"/>
      <w:bookmarkEnd w:id="7"/>
      <w:bookmarkEnd w:id="9"/>
      <w:bookmarkEnd w:id="10"/>
    </w:p>
    <w:sectPr w:rsidR="00AF1D90"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15EC" w14:textId="77777777" w:rsidR="008A6F28" w:rsidRDefault="008A6F28">
      <w:r>
        <w:separator/>
      </w:r>
    </w:p>
  </w:endnote>
  <w:endnote w:type="continuationSeparator" w:id="0">
    <w:p w14:paraId="3560266E" w14:textId="77777777" w:rsidR="008A6F28" w:rsidRDefault="008A6F28">
      <w:r>
        <w:continuationSeparator/>
      </w:r>
    </w:p>
  </w:endnote>
  <w:endnote w:type="continuationNotice" w:id="1">
    <w:p w14:paraId="0D5688A6" w14:textId="77777777" w:rsidR="008A6F28" w:rsidRDefault="008A6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variable"/>
    <w:sig w:usb0="800002A5" w:usb1="4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FA178" w14:textId="77777777" w:rsidR="008A6F28" w:rsidRDefault="008A6F28">
      <w:r>
        <w:separator/>
      </w:r>
    </w:p>
  </w:footnote>
  <w:footnote w:type="continuationSeparator" w:id="0">
    <w:p w14:paraId="58A39716" w14:textId="77777777" w:rsidR="008A6F28" w:rsidRDefault="008A6F28">
      <w:r>
        <w:continuationSeparator/>
      </w:r>
    </w:p>
  </w:footnote>
  <w:footnote w:type="continuationNotice" w:id="1">
    <w:p w14:paraId="5C77C86E" w14:textId="77777777" w:rsidR="008A6F28" w:rsidRDefault="008A6F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 w15:restartNumberingAfterBreak="0">
    <w:nsid w:val="28527B65"/>
    <w:multiLevelType w:val="hybridMultilevel"/>
    <w:tmpl w:val="2498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E3643F"/>
    <w:multiLevelType w:val="hybridMultilevel"/>
    <w:tmpl w:val="B3D47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F5D32"/>
    <w:multiLevelType w:val="hybridMultilevel"/>
    <w:tmpl w:val="449C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21"/>
  </w:num>
  <w:num w:numId="3" w16cid:durableId="1806269447">
    <w:abstractNumId w:val="12"/>
  </w:num>
  <w:num w:numId="4" w16cid:durableId="1911769275">
    <w:abstractNumId w:val="14"/>
  </w:num>
  <w:num w:numId="5" w16cid:durableId="1075783777">
    <w:abstractNumId w:val="8"/>
  </w:num>
  <w:num w:numId="6" w16cid:durableId="1104568174">
    <w:abstractNumId w:val="17"/>
  </w:num>
  <w:num w:numId="7" w16cid:durableId="337461532">
    <w:abstractNumId w:val="25"/>
  </w:num>
  <w:num w:numId="8" w16cid:durableId="1660965801">
    <w:abstractNumId w:val="9"/>
  </w:num>
  <w:num w:numId="9" w16cid:durableId="570585078">
    <w:abstractNumId w:val="23"/>
  </w:num>
  <w:num w:numId="10" w16cid:durableId="1757550737">
    <w:abstractNumId w:val="0"/>
  </w:num>
  <w:num w:numId="11" w16cid:durableId="1376544262">
    <w:abstractNumId w:val="16"/>
  </w:num>
  <w:num w:numId="12" w16cid:durableId="504979815">
    <w:abstractNumId w:val="20"/>
  </w:num>
  <w:num w:numId="13" w16cid:durableId="1398750039">
    <w:abstractNumId w:val="7"/>
  </w:num>
  <w:num w:numId="14" w16cid:durableId="643704462">
    <w:abstractNumId w:val="28"/>
  </w:num>
  <w:num w:numId="15" w16cid:durableId="1010647513">
    <w:abstractNumId w:val="30"/>
  </w:num>
  <w:num w:numId="16" w16cid:durableId="1088816427">
    <w:abstractNumId w:val="29"/>
  </w:num>
  <w:num w:numId="17" w16cid:durableId="463498937">
    <w:abstractNumId w:val="22"/>
  </w:num>
  <w:num w:numId="18" w16cid:durableId="1289894872">
    <w:abstractNumId w:val="4"/>
  </w:num>
  <w:num w:numId="19" w16cid:durableId="1832912190">
    <w:abstractNumId w:val="27"/>
  </w:num>
  <w:num w:numId="20" w16cid:durableId="253444457">
    <w:abstractNumId w:val="19"/>
  </w:num>
  <w:num w:numId="21" w16cid:durableId="479080912">
    <w:abstractNumId w:val="13"/>
  </w:num>
  <w:num w:numId="22" w16cid:durableId="1430156049">
    <w:abstractNumId w:val="5"/>
  </w:num>
  <w:num w:numId="23" w16cid:durableId="231544470">
    <w:abstractNumId w:val="11"/>
  </w:num>
  <w:num w:numId="24" w16cid:durableId="825821900">
    <w:abstractNumId w:val="18"/>
  </w:num>
  <w:num w:numId="25" w16cid:durableId="485365150">
    <w:abstractNumId w:val="15"/>
  </w:num>
  <w:num w:numId="26" w16cid:durableId="430392924">
    <w:abstractNumId w:val="3"/>
  </w:num>
  <w:num w:numId="27" w16cid:durableId="2116971659">
    <w:abstractNumId w:val="24"/>
  </w:num>
  <w:num w:numId="28" w16cid:durableId="1658847338">
    <w:abstractNumId w:val="2"/>
  </w:num>
  <w:num w:numId="29" w16cid:durableId="1557425637">
    <w:abstractNumId w:val="10"/>
  </w:num>
  <w:num w:numId="30" w16cid:durableId="960769112">
    <w:abstractNumId w:val="26"/>
  </w:num>
  <w:num w:numId="31" w16cid:durableId="2017806427">
    <w:abstractNumId w:val="31"/>
  </w:num>
  <w:num w:numId="32" w16cid:durableId="117318295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E00"/>
    <w:rsid w:val="0002564D"/>
    <w:rsid w:val="00025AC4"/>
    <w:rsid w:val="00025BF3"/>
    <w:rsid w:val="00025E2F"/>
    <w:rsid w:val="00025ECA"/>
    <w:rsid w:val="000267A1"/>
    <w:rsid w:val="00027218"/>
    <w:rsid w:val="00027939"/>
    <w:rsid w:val="00027988"/>
    <w:rsid w:val="00027BD2"/>
    <w:rsid w:val="0003198A"/>
    <w:rsid w:val="00031A91"/>
    <w:rsid w:val="00031D1F"/>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818"/>
    <w:rsid w:val="00042F22"/>
    <w:rsid w:val="00043063"/>
    <w:rsid w:val="00043940"/>
    <w:rsid w:val="000444EF"/>
    <w:rsid w:val="00044942"/>
    <w:rsid w:val="00044BF7"/>
    <w:rsid w:val="00045523"/>
    <w:rsid w:val="00045CA3"/>
    <w:rsid w:val="00045EB6"/>
    <w:rsid w:val="00045F7A"/>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345"/>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7A8"/>
    <w:rsid w:val="000D2961"/>
    <w:rsid w:val="000D3AF0"/>
    <w:rsid w:val="000D3FB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1F3F"/>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1E5F"/>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A9B"/>
    <w:rsid w:val="00195EE4"/>
    <w:rsid w:val="0019604B"/>
    <w:rsid w:val="00196A3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C"/>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A85"/>
    <w:rsid w:val="001F0B22"/>
    <w:rsid w:val="001F1025"/>
    <w:rsid w:val="001F11B7"/>
    <w:rsid w:val="001F19C8"/>
    <w:rsid w:val="001F2689"/>
    <w:rsid w:val="001F2D91"/>
    <w:rsid w:val="001F32B0"/>
    <w:rsid w:val="001F3467"/>
    <w:rsid w:val="001F355A"/>
    <w:rsid w:val="001F3916"/>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4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6C0"/>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581"/>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6AC8"/>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5E2"/>
    <w:rsid w:val="0036688E"/>
    <w:rsid w:val="003670C4"/>
    <w:rsid w:val="00367465"/>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0EF"/>
    <w:rsid w:val="0038744C"/>
    <w:rsid w:val="003874BE"/>
    <w:rsid w:val="0038790A"/>
    <w:rsid w:val="003879D8"/>
    <w:rsid w:val="00387E49"/>
    <w:rsid w:val="00390359"/>
    <w:rsid w:val="0039080E"/>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3BD"/>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A3A"/>
    <w:rsid w:val="003D2B26"/>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8CA"/>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3A9B"/>
    <w:rsid w:val="003F3D44"/>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96B"/>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34"/>
    <w:rsid w:val="004239AE"/>
    <w:rsid w:val="00424028"/>
    <w:rsid w:val="004242F4"/>
    <w:rsid w:val="0042484F"/>
    <w:rsid w:val="00424C2D"/>
    <w:rsid w:val="0042524E"/>
    <w:rsid w:val="0042546A"/>
    <w:rsid w:val="00425743"/>
    <w:rsid w:val="00425750"/>
    <w:rsid w:val="0042609A"/>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13F"/>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47C"/>
    <w:rsid w:val="005465AF"/>
    <w:rsid w:val="00546970"/>
    <w:rsid w:val="00546D31"/>
    <w:rsid w:val="00546D43"/>
    <w:rsid w:val="00546D5A"/>
    <w:rsid w:val="005471C5"/>
    <w:rsid w:val="00547515"/>
    <w:rsid w:val="00547A1B"/>
    <w:rsid w:val="00547B26"/>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D8F"/>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D82"/>
    <w:rsid w:val="005D280D"/>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6993"/>
    <w:rsid w:val="005D72CB"/>
    <w:rsid w:val="005D73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5EC6"/>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1C3"/>
    <w:rsid w:val="006203FF"/>
    <w:rsid w:val="00620688"/>
    <w:rsid w:val="00620A71"/>
    <w:rsid w:val="00620B43"/>
    <w:rsid w:val="00620D80"/>
    <w:rsid w:val="00620E59"/>
    <w:rsid w:val="0062119F"/>
    <w:rsid w:val="00621341"/>
    <w:rsid w:val="00621559"/>
    <w:rsid w:val="00622545"/>
    <w:rsid w:val="0062297C"/>
    <w:rsid w:val="00622BDB"/>
    <w:rsid w:val="00622F53"/>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32"/>
    <w:rsid w:val="00630780"/>
    <w:rsid w:val="00630837"/>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8A7"/>
    <w:rsid w:val="0064396A"/>
    <w:rsid w:val="00643A60"/>
    <w:rsid w:val="0064404C"/>
    <w:rsid w:val="00644848"/>
    <w:rsid w:val="006456DA"/>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7E1"/>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6E9"/>
    <w:rsid w:val="006F5797"/>
    <w:rsid w:val="006F58D4"/>
    <w:rsid w:val="006F5AB3"/>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2DC"/>
    <w:rsid w:val="007A0BDD"/>
    <w:rsid w:val="007A194D"/>
    <w:rsid w:val="007A1CB3"/>
    <w:rsid w:val="007A2222"/>
    <w:rsid w:val="007A24E1"/>
    <w:rsid w:val="007A2CF7"/>
    <w:rsid w:val="007A306F"/>
    <w:rsid w:val="007A3472"/>
    <w:rsid w:val="007A3C8F"/>
    <w:rsid w:val="007A4016"/>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E76"/>
    <w:rsid w:val="007B4EB4"/>
    <w:rsid w:val="007B50AE"/>
    <w:rsid w:val="007B51DF"/>
    <w:rsid w:val="007B55AC"/>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6B75"/>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AA4"/>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CE2"/>
    <w:rsid w:val="008A30AC"/>
    <w:rsid w:val="008A3282"/>
    <w:rsid w:val="008A4052"/>
    <w:rsid w:val="008A4150"/>
    <w:rsid w:val="008A44B8"/>
    <w:rsid w:val="008A467D"/>
    <w:rsid w:val="008A4C42"/>
    <w:rsid w:val="008A5094"/>
    <w:rsid w:val="008A51A8"/>
    <w:rsid w:val="008A5206"/>
    <w:rsid w:val="008A54C7"/>
    <w:rsid w:val="008A61A8"/>
    <w:rsid w:val="008A6602"/>
    <w:rsid w:val="008A6828"/>
    <w:rsid w:val="008A688C"/>
    <w:rsid w:val="008A6EFE"/>
    <w:rsid w:val="008A6F28"/>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3F6"/>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7B6"/>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15B"/>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1FA9"/>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AA4"/>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E99"/>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640"/>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00"/>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1D8"/>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00F"/>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7BA"/>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18"/>
    <w:rsid w:val="00AB7BB9"/>
    <w:rsid w:val="00AB7DEB"/>
    <w:rsid w:val="00AC007F"/>
    <w:rsid w:val="00AC08AA"/>
    <w:rsid w:val="00AC0A93"/>
    <w:rsid w:val="00AC0C93"/>
    <w:rsid w:val="00AC0FF8"/>
    <w:rsid w:val="00AC1C05"/>
    <w:rsid w:val="00AC2A81"/>
    <w:rsid w:val="00AC2ECD"/>
    <w:rsid w:val="00AC3119"/>
    <w:rsid w:val="00AC372C"/>
    <w:rsid w:val="00AC3841"/>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5AD6"/>
    <w:rsid w:val="00AE6675"/>
    <w:rsid w:val="00AE6E02"/>
    <w:rsid w:val="00AE726B"/>
    <w:rsid w:val="00AE743A"/>
    <w:rsid w:val="00AF08CA"/>
    <w:rsid w:val="00AF115A"/>
    <w:rsid w:val="00AF1C5D"/>
    <w:rsid w:val="00AF1CCC"/>
    <w:rsid w:val="00AF1D90"/>
    <w:rsid w:val="00AF25D5"/>
    <w:rsid w:val="00AF2DE7"/>
    <w:rsid w:val="00AF2F96"/>
    <w:rsid w:val="00AF327F"/>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9D"/>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116"/>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734"/>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B026C"/>
    <w:rsid w:val="00BB0D37"/>
    <w:rsid w:val="00BB1153"/>
    <w:rsid w:val="00BB14C4"/>
    <w:rsid w:val="00BB2A25"/>
    <w:rsid w:val="00BB2BA8"/>
    <w:rsid w:val="00BB332C"/>
    <w:rsid w:val="00BB34B4"/>
    <w:rsid w:val="00BB36D4"/>
    <w:rsid w:val="00BB4346"/>
    <w:rsid w:val="00BB4495"/>
    <w:rsid w:val="00BB4526"/>
    <w:rsid w:val="00BB51E9"/>
    <w:rsid w:val="00BB52A9"/>
    <w:rsid w:val="00BB52BF"/>
    <w:rsid w:val="00BB534C"/>
    <w:rsid w:val="00BB57EF"/>
    <w:rsid w:val="00BB727D"/>
    <w:rsid w:val="00BB72CD"/>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223"/>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487"/>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D7C39"/>
    <w:rsid w:val="00CE0424"/>
    <w:rsid w:val="00CE0EDD"/>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B21"/>
    <w:rsid w:val="00D01F9C"/>
    <w:rsid w:val="00D03125"/>
    <w:rsid w:val="00D031AD"/>
    <w:rsid w:val="00D031DA"/>
    <w:rsid w:val="00D0349B"/>
    <w:rsid w:val="00D03861"/>
    <w:rsid w:val="00D03CFB"/>
    <w:rsid w:val="00D043C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29F"/>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3E21"/>
    <w:rsid w:val="00D546FF"/>
    <w:rsid w:val="00D548D1"/>
    <w:rsid w:val="00D549DD"/>
    <w:rsid w:val="00D5544B"/>
    <w:rsid w:val="00D55AD5"/>
    <w:rsid w:val="00D55E91"/>
    <w:rsid w:val="00D56D26"/>
    <w:rsid w:val="00D576CA"/>
    <w:rsid w:val="00D576E3"/>
    <w:rsid w:val="00D603D7"/>
    <w:rsid w:val="00D60E13"/>
    <w:rsid w:val="00D61704"/>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579"/>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1F34"/>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A5E"/>
    <w:rsid w:val="00DD3472"/>
    <w:rsid w:val="00DD3EE3"/>
    <w:rsid w:val="00DD44AD"/>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CDA"/>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D3"/>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406"/>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02A5"/>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E7"/>
    <w:rsid w:val="00E8706E"/>
    <w:rsid w:val="00E873A2"/>
    <w:rsid w:val="00E874C5"/>
    <w:rsid w:val="00E876B4"/>
    <w:rsid w:val="00E87822"/>
    <w:rsid w:val="00E90395"/>
    <w:rsid w:val="00E9046F"/>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45"/>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6B"/>
    <w:rsid w:val="00F60FBC"/>
    <w:rsid w:val="00F6139A"/>
    <w:rsid w:val="00F6158E"/>
    <w:rsid w:val="00F619D9"/>
    <w:rsid w:val="00F61B9D"/>
    <w:rsid w:val="00F6212D"/>
    <w:rsid w:val="00F6284D"/>
    <w:rsid w:val="00F62970"/>
    <w:rsid w:val="00F62E00"/>
    <w:rsid w:val="00F6302A"/>
    <w:rsid w:val="00F63055"/>
    <w:rsid w:val="00F638B3"/>
    <w:rsid w:val="00F639A8"/>
    <w:rsid w:val="00F6470B"/>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888"/>
    <w:rsid w:val="00FD79FB"/>
    <w:rsid w:val="00FE00B2"/>
    <w:rsid w:val="00FE031D"/>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1746"/>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 w:type="character" w:styleId="Strong">
    <w:name w:val="Strong"/>
    <w:basedOn w:val="DefaultParagraphFont"/>
    <w:uiPriority w:val="22"/>
    <w:qFormat/>
    <w:rsid w:val="000633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3784</Words>
  <Characters>21572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2023-05-12T23:19:00Z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